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D979F7">
        <w:rPr>
          <w:rFonts w:cs="Arial"/>
          <w:b/>
          <w:caps/>
          <w:sz w:val="28"/>
          <w:szCs w:val="28"/>
        </w:rPr>
        <w:t>155</w:t>
      </w:r>
      <w:r w:rsidR="006017E1">
        <w:rPr>
          <w:rFonts w:cs="Arial"/>
          <w:b/>
          <w:caps/>
          <w:sz w:val="28"/>
          <w:szCs w:val="28"/>
        </w:rPr>
        <w:t>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017E1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017E1">
              <w:rPr>
                <w:rFonts w:cs="Arial"/>
                <w:sz w:val="20"/>
                <w:szCs w:val="20"/>
              </w:rPr>
              <w:t>Moção Congratulatória à escritora Claudinete Salvato pelo lançamento do livro "A Dama e o Executivo".</w:t>
            </w:r>
          </w:p>
        </w:tc>
      </w:tr>
    </w:tbl>
    <w:p w:rsidR="008B6411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6017E1" w:rsidRPr="006017E1">
        <w:rPr>
          <w:rFonts w:cs="Arial"/>
        </w:rPr>
        <w:t>Moção Congratulatória à escritora Claudinete Salvato pelo lançamento do livro "A Dama e o Executivo".</w:t>
      </w:r>
    </w:p>
    <w:p w:rsidR="00D979F7" w:rsidRDefault="00D979F7" w:rsidP="00A34539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 xml:space="preserve">Na presente oportunidade, pois, com enorme satisfação, parabenizamos </w:t>
      </w:r>
      <w:r w:rsidR="006017E1">
        <w:rPr>
          <w:rFonts w:cs="Arial"/>
        </w:rPr>
        <w:t xml:space="preserve">a escritora </w:t>
      </w:r>
      <w:r w:rsidR="00682669">
        <w:rPr>
          <w:rFonts w:cs="Arial"/>
        </w:rPr>
        <w:t>por sua obra, que é digna de elogios.</w:t>
      </w:r>
    </w:p>
    <w:p w:rsidR="00682669" w:rsidRDefault="00682669" w:rsidP="00A34539">
      <w:pPr>
        <w:tabs>
          <w:tab w:val="left" w:pos="-600"/>
        </w:tabs>
        <w:spacing w:before="240"/>
        <w:ind w:firstLine="1701"/>
        <w:rPr>
          <w:rFonts w:cs="Arial"/>
        </w:rPr>
      </w:pPr>
      <w:r>
        <w:t>Nesse recente livro, de forma inovadora, conteúdos técnicos são discutidos de maneira prática, utilizando um romance como condutor, o que torna a história interessante e o aprendizado mais agradável.</w:t>
      </w:r>
    </w:p>
    <w:p w:rsidR="00D979F7" w:rsidRPr="009A031F" w:rsidRDefault="000D1797" w:rsidP="00A34539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Assim</w:t>
      </w:r>
      <w:r w:rsidR="00D979F7">
        <w:rPr>
          <w:rFonts w:cs="Arial"/>
        </w:rPr>
        <w:t xml:space="preserve">, </w:t>
      </w:r>
      <w:r>
        <w:rPr>
          <w:rFonts w:cs="Arial"/>
        </w:rPr>
        <w:t>por intermédio destas singelas palavras, fica registrado o sincero reconhecimento de excelente trabalho.</w:t>
      </w:r>
    </w:p>
    <w:p w:rsidR="00A01621" w:rsidRDefault="009777E1" w:rsidP="00A34539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 xml:space="preserve">E, </w:t>
      </w:r>
      <w:r w:rsidR="00A01621">
        <w:rPr>
          <w:rFonts w:cs="Arial"/>
        </w:rPr>
        <w:t>por derradeiro</w:t>
      </w:r>
      <w:r w:rsidR="008B6411" w:rsidRPr="00F35D7A">
        <w:rPr>
          <w:rFonts w:cs="Arial"/>
        </w:rPr>
        <w:t>,</w:t>
      </w:r>
      <w:r w:rsidR="008B6411">
        <w:rPr>
          <w:rFonts w:cs="Arial"/>
        </w:rPr>
        <w:t xml:space="preserve"> </w:t>
      </w:r>
      <w:r w:rsidR="00A01621">
        <w:rPr>
          <w:rFonts w:cs="Arial"/>
        </w:rPr>
        <w:t xml:space="preserve">que desta manifestação seja dada ciência à </w:t>
      </w:r>
      <w:r w:rsidR="00A30BBE">
        <w:rPr>
          <w:rFonts w:cs="Arial"/>
        </w:rPr>
        <w:t>escritora</w:t>
      </w:r>
      <w:bookmarkStart w:id="0" w:name="_GoBack"/>
      <w:bookmarkEnd w:id="0"/>
      <w:r w:rsidR="00A01621">
        <w:rPr>
          <w:rFonts w:cs="Arial"/>
        </w:rPr>
        <w:t>, com as nossas homenagens.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A01621" w:rsidRPr="00A01621">
        <w:rPr>
          <w:rFonts w:cs="Arial"/>
        </w:rPr>
        <w:t>24 de setembro de 2014.</w:t>
      </w:r>
      <w:r w:rsidR="00DB3BB8">
        <w:rPr>
          <w:rFonts w:cs="Arial"/>
        </w:rPr>
        <w:fldChar w:fldCharType="begin"/>
      </w:r>
      <w:r w:rsidR="00DB3BB8">
        <w:rPr>
          <w:rFonts w:cs="Arial"/>
        </w:rPr>
        <w:instrText xml:space="preserve">  </w:instrText>
      </w:r>
      <w:r w:rsidR="00DB3BB8">
        <w:rPr>
          <w:rFonts w:cs="Arial"/>
        </w:rPr>
        <w:fldChar w:fldCharType="end"/>
      </w:r>
    </w:p>
    <w:p w:rsidR="00A01621" w:rsidRDefault="00A01621" w:rsidP="00DB3BB8">
      <w:pPr>
        <w:spacing w:after="120"/>
        <w:jc w:val="center"/>
        <w:rPr>
          <w:rFonts w:cs="Arial"/>
        </w:rPr>
      </w:pPr>
    </w:p>
    <w:p w:rsidR="00A01621" w:rsidRDefault="00A01621" w:rsidP="00DB3BB8">
      <w:pPr>
        <w:spacing w:after="120"/>
        <w:jc w:val="center"/>
        <w:rPr>
          <w:rFonts w:cs="Arial"/>
        </w:rPr>
      </w:pPr>
    </w:p>
    <w:p w:rsidR="00A01621" w:rsidRPr="00E11F92" w:rsidRDefault="00A01621" w:rsidP="00A01621">
      <w:pPr>
        <w:tabs>
          <w:tab w:val="left" w:pos="2835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Edinho Guedes</w:t>
      </w:r>
    </w:p>
    <w:p w:rsidR="00A01621" w:rsidRPr="00E11F92" w:rsidRDefault="00A01621" w:rsidP="00A01621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 - PMDB</w:t>
      </w:r>
    </w:p>
    <w:p w:rsidR="00DB3BB8" w:rsidRDefault="00A01621" w:rsidP="00A01621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Presidente</w:t>
      </w:r>
      <w:r w:rsidR="00DB3BB8">
        <w:rPr>
          <w:rFonts w:cs="Arial"/>
        </w:rPr>
        <w:fldChar w:fldCharType="begin"/>
      </w:r>
      <w:r w:rsidR="00DB3BB8">
        <w:rPr>
          <w:rFonts w:cs="Arial"/>
        </w:rPr>
        <w:instrText xml:space="preserve">  </w:instrText>
      </w:r>
      <w:r w:rsidR="00DB3BB8">
        <w:rPr>
          <w:rFonts w:cs="Arial"/>
        </w:rPr>
        <w:fldChar w:fldCharType="end"/>
      </w:r>
    </w:p>
    <w:sectPr w:rsidR="00DB3BB8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08" w:rsidRDefault="001E3208">
      <w:r>
        <w:separator/>
      </w:r>
    </w:p>
  </w:endnote>
  <w:endnote w:type="continuationSeparator" w:id="0">
    <w:p w:rsidR="001E3208" w:rsidRDefault="001E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08" w:rsidRDefault="001E3208">
      <w:r>
        <w:separator/>
      </w:r>
    </w:p>
  </w:footnote>
  <w:footnote w:type="continuationSeparator" w:id="0">
    <w:p w:rsidR="001E3208" w:rsidRDefault="001E3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9F7"/>
    <w:rsid w:val="000023C6"/>
    <w:rsid w:val="00022779"/>
    <w:rsid w:val="0003551B"/>
    <w:rsid w:val="0006195F"/>
    <w:rsid w:val="00066797"/>
    <w:rsid w:val="00094612"/>
    <w:rsid w:val="000A7BC6"/>
    <w:rsid w:val="000C0030"/>
    <w:rsid w:val="000D1797"/>
    <w:rsid w:val="000D6B9B"/>
    <w:rsid w:val="001106EC"/>
    <w:rsid w:val="001351F0"/>
    <w:rsid w:val="001C2493"/>
    <w:rsid w:val="001E3208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641D7"/>
    <w:rsid w:val="00390B29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017E1"/>
    <w:rsid w:val="006172D2"/>
    <w:rsid w:val="00622CB1"/>
    <w:rsid w:val="00634017"/>
    <w:rsid w:val="006407AF"/>
    <w:rsid w:val="00652FBB"/>
    <w:rsid w:val="00655927"/>
    <w:rsid w:val="00682669"/>
    <w:rsid w:val="006845DD"/>
    <w:rsid w:val="006E592C"/>
    <w:rsid w:val="00714FDE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319C6"/>
    <w:rsid w:val="00951D3F"/>
    <w:rsid w:val="009777E1"/>
    <w:rsid w:val="009A031F"/>
    <w:rsid w:val="009C7DB3"/>
    <w:rsid w:val="00A01621"/>
    <w:rsid w:val="00A30BBE"/>
    <w:rsid w:val="00A34539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3729"/>
    <w:rsid w:val="00BC6994"/>
    <w:rsid w:val="00BD0E65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616C5"/>
    <w:rsid w:val="00D749B6"/>
    <w:rsid w:val="00D84295"/>
    <w:rsid w:val="00D979F7"/>
    <w:rsid w:val="00DA267B"/>
    <w:rsid w:val="00DB3BB8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120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971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4</cp:revision>
  <cp:lastPrinted>2013-04-18T11:50:00Z</cp:lastPrinted>
  <dcterms:created xsi:type="dcterms:W3CDTF">2014-09-23T15:20:00Z</dcterms:created>
  <dcterms:modified xsi:type="dcterms:W3CDTF">2014-09-23T20:05:00Z</dcterms:modified>
</cp:coreProperties>
</file>