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754EE">
        <w:rPr>
          <w:rFonts w:ascii="Arial" w:hAnsi="Arial" w:cs="Arial"/>
          <w:b/>
          <w:caps/>
          <w:sz w:val="28"/>
          <w:szCs w:val="28"/>
        </w:rPr>
        <w:t>35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0754EE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0754EE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54EE">
              <w:rPr>
                <w:rFonts w:ascii="Arial" w:hAnsi="Arial" w:cs="Arial"/>
                <w:sz w:val="20"/>
                <w:szCs w:val="20"/>
              </w:rPr>
              <w:t xml:space="preserve">Refere-se ao número de pessoas inscritas e o de contempladas pelo Programa Minha Casa Minha Vida, no </w:t>
            </w:r>
            <w:proofErr w:type="gramStart"/>
            <w:r w:rsidRPr="000754EE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Default="000754EE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Qual o número de pessoas inscritas junto à Fundação Pró-Lar de Jacareí no Programa “Minha Casa</w:t>
      </w:r>
      <w:bookmarkStart w:id="0" w:name="_GoBack"/>
      <w:bookmarkEnd w:id="0"/>
      <w:r>
        <w:rPr>
          <w:rFonts w:ascii="Arial" w:hAnsi="Arial" w:cs="Arial"/>
        </w:rPr>
        <w:t xml:space="preserve"> Minha Vida” do Governo Federal?</w:t>
      </w:r>
    </w:p>
    <w:p w:rsidR="000754EE" w:rsidRPr="00F65C85" w:rsidRDefault="000754EE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Qual o número de famílias que já foram beneficiadas pelo Programa?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Default="00F65C85" w:rsidP="000754E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proofErr w:type="gramStart"/>
      <w:r w:rsidR="000754EE">
        <w:rPr>
          <w:rFonts w:ascii="Arial" w:hAnsi="Arial" w:cs="Arial"/>
        </w:rPr>
        <w:t>4</w:t>
      </w:r>
      <w:proofErr w:type="gramEnd"/>
      <w:r w:rsidR="000754EE">
        <w:rPr>
          <w:rFonts w:ascii="Arial" w:hAnsi="Arial" w:cs="Arial"/>
        </w:rPr>
        <w:t xml:space="preserve"> de fevereiro de 2015.</w:t>
      </w:r>
    </w:p>
    <w:p w:rsidR="000754EE" w:rsidRDefault="000754EE" w:rsidP="000754E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754EE" w:rsidRDefault="000754EE" w:rsidP="000754E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754EE" w:rsidRDefault="000754EE" w:rsidP="000754E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754EE" w:rsidRPr="000754EE" w:rsidRDefault="000754EE" w:rsidP="000754EE">
      <w:pPr>
        <w:jc w:val="center"/>
        <w:rPr>
          <w:rFonts w:ascii="Arial" w:hAnsi="Arial"/>
          <w:b/>
          <w:smallCaps/>
        </w:rPr>
      </w:pPr>
      <w:r w:rsidRPr="000754EE">
        <w:rPr>
          <w:rFonts w:ascii="Arial" w:hAnsi="Arial"/>
          <w:b/>
          <w:smallCaps/>
        </w:rPr>
        <w:t>VALMIR DO PARQUE MEIA LUA</w:t>
      </w:r>
    </w:p>
    <w:p w:rsidR="000754EE" w:rsidRPr="000754EE" w:rsidRDefault="000754EE" w:rsidP="000754EE">
      <w:pPr>
        <w:jc w:val="center"/>
        <w:rPr>
          <w:rFonts w:ascii="Arial" w:hAnsi="Arial"/>
        </w:rPr>
      </w:pPr>
      <w:r w:rsidRPr="000754EE">
        <w:rPr>
          <w:rFonts w:ascii="Arial" w:hAnsi="Arial"/>
        </w:rPr>
        <w:t>Vereador – PSD</w:t>
      </w:r>
    </w:p>
    <w:sectPr w:rsidR="000754EE" w:rsidRPr="000754E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878" w:rsidRDefault="00F47878">
      <w:r>
        <w:separator/>
      </w:r>
    </w:p>
  </w:endnote>
  <w:endnote w:type="continuationSeparator" w:id="0">
    <w:p w:rsidR="00F47878" w:rsidRDefault="00F47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878" w:rsidRDefault="00F47878">
      <w:r>
        <w:separator/>
      </w:r>
    </w:p>
  </w:footnote>
  <w:footnote w:type="continuationSeparator" w:id="0">
    <w:p w:rsidR="00F47878" w:rsidRDefault="00F478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754EE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14D30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47878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119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2015-02-02T10:12:00Z</dcterms:created>
  <dcterms:modified xsi:type="dcterms:W3CDTF">2015-02-02T10:14:00Z</dcterms:modified>
</cp:coreProperties>
</file>