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73C4B">
        <w:rPr>
          <w:rFonts w:ascii="Arial" w:hAnsi="Arial" w:cs="Arial"/>
          <w:b/>
          <w:caps/>
          <w:sz w:val="28"/>
          <w:szCs w:val="28"/>
        </w:rPr>
        <w:t>65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91CF5" w:rsidRPr="00691CF5" w:rsidTr="00037D39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91CF5" w:rsidRPr="00691CF5" w:rsidRDefault="00473C4B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</w:t>
            </w:r>
            <w:r w:rsidRPr="00473C4B">
              <w:rPr>
                <w:rFonts w:ascii="Arial" w:hAnsi="Arial" w:cs="Arial"/>
                <w:sz w:val="20"/>
                <w:szCs w:val="20"/>
              </w:rPr>
              <w:t xml:space="preserve"> Agência Nacional de Transportes Terrestres - ANTT, solicitando a adoção de providências urgentes para a viabilização da construção de uma passarela sobre a Via Dutra, na região de divisa entre Jacareí e São José dos Campos, para acesso à UNIP - Universidade Paulista.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73C4B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473C4B">
        <w:rPr>
          <w:rFonts w:ascii="Arial" w:hAnsi="Arial" w:cs="Arial"/>
        </w:rPr>
        <w:t xml:space="preserve">à ANTT - </w:t>
      </w:r>
      <w:r w:rsidR="00473C4B" w:rsidRPr="00473C4B">
        <w:rPr>
          <w:rFonts w:ascii="Arial" w:hAnsi="Arial" w:cs="Arial"/>
        </w:rPr>
        <w:t>Agência Nacional de Transportes Terrestres</w:t>
      </w:r>
      <w:r w:rsidR="00473C4B">
        <w:rPr>
          <w:rFonts w:ascii="Arial" w:hAnsi="Arial" w:cs="Arial"/>
        </w:rPr>
        <w:t xml:space="preserve"> solicitando a adoção de providências urgentes </w:t>
      </w:r>
      <w:r w:rsidR="00473C4B" w:rsidRPr="00473C4B">
        <w:rPr>
          <w:rFonts w:ascii="Arial" w:hAnsi="Arial" w:cs="Arial"/>
        </w:rPr>
        <w:t xml:space="preserve">para a viabilização da construção de uma passarela </w:t>
      </w:r>
      <w:r w:rsidR="00720473">
        <w:rPr>
          <w:rFonts w:ascii="Arial" w:hAnsi="Arial" w:cs="Arial"/>
        </w:rPr>
        <w:t>na</w:t>
      </w:r>
      <w:bookmarkStart w:id="0" w:name="_GoBack"/>
      <w:bookmarkEnd w:id="0"/>
      <w:r w:rsidR="00473C4B" w:rsidRPr="00473C4B">
        <w:rPr>
          <w:rFonts w:ascii="Arial" w:hAnsi="Arial" w:cs="Arial"/>
        </w:rPr>
        <w:t xml:space="preserve"> Via Dutra, na região de divisa entre Jacareí e São José dos Campos, para acesso</w:t>
      </w:r>
      <w:r w:rsidR="00473C4B">
        <w:rPr>
          <w:rFonts w:ascii="Arial" w:hAnsi="Arial" w:cs="Arial"/>
        </w:rPr>
        <w:t xml:space="preserve"> à UNIP - Universidade Paulista</w:t>
      </w:r>
      <w:r w:rsidRPr="00691CF5">
        <w:rPr>
          <w:rFonts w:ascii="Arial" w:hAnsi="Arial" w:cs="Arial"/>
        </w:rPr>
        <w:t>.</w:t>
      </w:r>
    </w:p>
    <w:p w:rsidR="00691CF5" w:rsidRPr="00691CF5" w:rsidRDefault="00473C4B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medida virá a beneficiar não somente os estudantes da Universidade, mas também os moradores das imediações que necessitam fazer a travessia da rodovia diariamente.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473C4B">
        <w:rPr>
          <w:rFonts w:ascii="Arial" w:hAnsi="Arial" w:cs="Arial"/>
        </w:rPr>
        <w:t>ompreensão e aos préstimos dessa agência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73C4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473C4B">
        <w:rPr>
          <w:rFonts w:ascii="Arial" w:hAnsi="Arial" w:cs="Arial"/>
        </w:rPr>
        <w:t>4</w:t>
      </w:r>
      <w:proofErr w:type="gramEnd"/>
      <w:r w:rsidR="00473C4B">
        <w:rPr>
          <w:rFonts w:ascii="Arial" w:hAnsi="Arial" w:cs="Arial"/>
        </w:rPr>
        <w:t xml:space="preserve"> de fevereiro de 2015.</w:t>
      </w:r>
    </w:p>
    <w:p w:rsidR="00473C4B" w:rsidRDefault="00473C4B" w:rsidP="00473C4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73C4B" w:rsidRDefault="00473C4B" w:rsidP="00473C4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73C4B" w:rsidRDefault="00473C4B" w:rsidP="00473C4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73C4B" w:rsidRPr="00473C4B" w:rsidRDefault="00473C4B" w:rsidP="00473C4B">
      <w:pPr>
        <w:jc w:val="center"/>
        <w:rPr>
          <w:rFonts w:ascii="Arial" w:hAnsi="Arial"/>
          <w:b/>
        </w:rPr>
      </w:pPr>
      <w:r w:rsidRPr="00473C4B">
        <w:rPr>
          <w:rFonts w:ascii="Arial" w:hAnsi="Arial"/>
          <w:b/>
        </w:rPr>
        <w:t>JOSÉ FRANCISCO</w:t>
      </w:r>
    </w:p>
    <w:p w:rsidR="00473C4B" w:rsidRPr="00473C4B" w:rsidRDefault="00473C4B" w:rsidP="00473C4B">
      <w:pPr>
        <w:jc w:val="center"/>
        <w:rPr>
          <w:rFonts w:ascii="Arial" w:hAnsi="Arial"/>
        </w:rPr>
      </w:pPr>
      <w:r w:rsidRPr="00473C4B">
        <w:rPr>
          <w:rFonts w:ascii="Arial" w:hAnsi="Arial"/>
        </w:rPr>
        <w:t>Vereador – PT</w:t>
      </w:r>
    </w:p>
    <w:sectPr w:rsidR="00473C4B" w:rsidRPr="00473C4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4B9" w:rsidRDefault="00BA34B9">
      <w:r>
        <w:separator/>
      </w:r>
    </w:p>
  </w:endnote>
  <w:endnote w:type="continuationSeparator" w:id="0">
    <w:p w:rsidR="00BA34B9" w:rsidRDefault="00BA3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4B9" w:rsidRDefault="00BA34B9">
      <w:r>
        <w:separator/>
      </w:r>
    </w:p>
  </w:footnote>
  <w:footnote w:type="continuationSeparator" w:id="0">
    <w:p w:rsidR="00BA34B9" w:rsidRDefault="00BA3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3B4EB5"/>
    <w:rsid w:val="00412795"/>
    <w:rsid w:val="00473C4B"/>
    <w:rsid w:val="004868D7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0473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A34B9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184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2015-02-03T10:23:00Z</dcterms:created>
  <dcterms:modified xsi:type="dcterms:W3CDTF">2015-02-03T17:31:00Z</dcterms:modified>
</cp:coreProperties>
</file>