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60751">
        <w:rPr>
          <w:rFonts w:ascii="Arial" w:hAnsi="Arial" w:cs="Arial"/>
          <w:b/>
          <w:caps/>
          <w:sz w:val="28"/>
          <w:szCs w:val="28"/>
        </w:rPr>
        <w:t>70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D60751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60751" w:rsidP="00056C6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0751">
              <w:rPr>
                <w:rFonts w:ascii="Arial" w:hAnsi="Arial" w:cs="Arial"/>
                <w:sz w:val="20"/>
                <w:szCs w:val="20"/>
              </w:rPr>
              <w:t>Moção Congratulatória ao estimado servidor municipal JOSÉ BENTO DA SILVA</w:t>
            </w:r>
            <w:r w:rsidR="00056C61" w:rsidRPr="00D60751">
              <w:rPr>
                <w:rFonts w:ascii="Arial" w:hAnsi="Arial" w:cs="Arial"/>
                <w:sz w:val="20"/>
                <w:szCs w:val="20"/>
              </w:rPr>
              <w:t>, o guarda municipal</w:t>
            </w:r>
            <w:r w:rsidRPr="00D60751">
              <w:rPr>
                <w:rFonts w:ascii="Arial" w:hAnsi="Arial" w:cs="Arial"/>
                <w:sz w:val="20"/>
                <w:szCs w:val="20"/>
              </w:rPr>
              <w:t xml:space="preserve"> “Bentinho”, pelos 34 anos de serviços prestados de forma exemplar à Prefeitura Municipal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60751" w:rsidRDefault="00D60751" w:rsidP="00D607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60751" w:rsidRPr="00D60751" w:rsidRDefault="00BF791A" w:rsidP="00D607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D60751" w:rsidRPr="00D60751">
        <w:rPr>
          <w:rFonts w:ascii="Arial" w:hAnsi="Arial" w:cs="Arial"/>
        </w:rPr>
        <w:t>Moção Congratulatória ao estimado servidor municipal</w:t>
      </w:r>
      <w:bookmarkStart w:id="0" w:name="_GoBack"/>
      <w:bookmarkEnd w:id="0"/>
      <w:r w:rsidR="00D60751" w:rsidRPr="00D60751">
        <w:rPr>
          <w:rFonts w:ascii="Arial" w:hAnsi="Arial" w:cs="Arial"/>
        </w:rPr>
        <w:t xml:space="preserve"> JOSÉ BENTO DA SILVA, </w:t>
      </w:r>
      <w:r w:rsidR="00056C61" w:rsidRPr="00D60751">
        <w:rPr>
          <w:rFonts w:ascii="Arial" w:hAnsi="Arial" w:cs="Arial"/>
        </w:rPr>
        <w:t>o guarda municipal</w:t>
      </w:r>
      <w:r w:rsidR="00056C61" w:rsidRPr="00D60751">
        <w:rPr>
          <w:rFonts w:ascii="Arial" w:hAnsi="Arial" w:cs="Arial"/>
        </w:rPr>
        <w:t xml:space="preserve"> </w:t>
      </w:r>
      <w:r w:rsidR="00D60751" w:rsidRPr="00D60751">
        <w:rPr>
          <w:rFonts w:ascii="Arial" w:hAnsi="Arial" w:cs="Arial"/>
        </w:rPr>
        <w:t xml:space="preserve">“Bentinho”, pelos 34 anos de serviços prestados de forma exemplar à Prefeitura Municipal de Jacareí. </w:t>
      </w:r>
    </w:p>
    <w:p w:rsidR="00D60751" w:rsidRPr="00D60751" w:rsidRDefault="00D60751" w:rsidP="00D607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60751" w:rsidRPr="00D60751" w:rsidRDefault="00D60751" w:rsidP="00D607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60751">
        <w:rPr>
          <w:rFonts w:ascii="Arial" w:hAnsi="Arial" w:cs="Arial"/>
        </w:rPr>
        <w:t>O estimado “Bentinho”, além de exemplar servidor e cumpridor exímio de suas funções, sempre se revelou reconhecidamente pessoa dedicada no auxílio às pessoas.</w:t>
      </w:r>
    </w:p>
    <w:p w:rsidR="00D60751" w:rsidRPr="00D60751" w:rsidRDefault="00D60751" w:rsidP="00D607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60751" w:rsidRPr="00D60751" w:rsidRDefault="00D60751" w:rsidP="00D607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60751">
        <w:rPr>
          <w:rFonts w:ascii="Arial" w:hAnsi="Arial" w:cs="Arial"/>
        </w:rPr>
        <w:t>Somado a tudo, o querido “Bentinho”</w:t>
      </w:r>
      <w:r>
        <w:rPr>
          <w:rFonts w:ascii="Arial" w:hAnsi="Arial" w:cs="Arial"/>
        </w:rPr>
        <w:t>,</w:t>
      </w:r>
      <w:r w:rsidRPr="00D60751">
        <w:rPr>
          <w:rFonts w:ascii="Arial" w:hAnsi="Arial" w:cs="Arial"/>
        </w:rPr>
        <w:t xml:space="preserve"> além de conduzir com grande sabedoria e paciência os conflitos instalados especialmente no “Paço Municipal”, sempre trouxe muita alegria ao ambiente de trabalho.</w:t>
      </w:r>
    </w:p>
    <w:p w:rsidR="00D60751" w:rsidRPr="00D60751" w:rsidRDefault="00D60751" w:rsidP="00D607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60751" w:rsidRPr="00D60751" w:rsidRDefault="00D60751" w:rsidP="00D607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60751">
        <w:rPr>
          <w:rFonts w:ascii="Arial" w:hAnsi="Arial" w:cs="Arial"/>
        </w:rPr>
        <w:t xml:space="preserve">Embora tenha completado sua longa jornada de trabalho na Prefeitura Municipal de Jacareí, acreditamos que sua ausência, fruto do merecido descanso advindo de sua aposentadoria, será sentida por todos servidores e munícipes os </w:t>
      </w:r>
      <w:proofErr w:type="gramStart"/>
      <w:r w:rsidRPr="00D60751">
        <w:rPr>
          <w:rFonts w:ascii="Arial" w:hAnsi="Arial" w:cs="Arial"/>
        </w:rPr>
        <w:t>quais direta</w:t>
      </w:r>
      <w:proofErr w:type="gramEnd"/>
      <w:r w:rsidRPr="00D60751">
        <w:rPr>
          <w:rFonts w:ascii="Arial" w:hAnsi="Arial" w:cs="Arial"/>
        </w:rPr>
        <w:t xml:space="preserve"> e indiretamente desfrutaram de sua companhia.</w:t>
      </w:r>
    </w:p>
    <w:p w:rsidR="00D60751" w:rsidRPr="00D60751" w:rsidRDefault="00D60751" w:rsidP="00D607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60751" w:rsidRPr="00D60751" w:rsidRDefault="00D60751" w:rsidP="00D607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60751">
        <w:rPr>
          <w:rFonts w:ascii="Arial" w:hAnsi="Arial" w:cs="Arial"/>
        </w:rPr>
        <w:t>Finalmente, reconhecendo seu exemplar e dedicado trabalho</w:t>
      </w:r>
      <w:r>
        <w:rPr>
          <w:rFonts w:ascii="Arial" w:hAnsi="Arial" w:cs="Arial"/>
        </w:rPr>
        <w:t>,</w:t>
      </w:r>
      <w:r w:rsidRPr="00D60751">
        <w:rPr>
          <w:rFonts w:ascii="Arial" w:hAnsi="Arial" w:cs="Arial"/>
        </w:rPr>
        <w:t xml:space="preserve"> desejamos ao estimado “Bentinho” muitas felicidades e saúde nessa nova etapa de sua vida.</w:t>
      </w:r>
    </w:p>
    <w:p w:rsidR="00D60751" w:rsidRPr="00D60751" w:rsidRDefault="00D60751" w:rsidP="00D607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60751" w:rsidRPr="00D60751" w:rsidRDefault="00D60751" w:rsidP="00D60751">
      <w:pPr>
        <w:tabs>
          <w:tab w:val="left" w:pos="-600"/>
        </w:tabs>
        <w:ind w:left="1701" w:hanging="1701"/>
        <w:jc w:val="both"/>
        <w:rPr>
          <w:rFonts w:ascii="Arial" w:hAnsi="Arial" w:cs="Arial"/>
          <w:i/>
          <w:sz w:val="18"/>
          <w:szCs w:val="18"/>
        </w:rPr>
      </w:pPr>
      <w:r w:rsidRPr="00D60751">
        <w:rPr>
          <w:rFonts w:ascii="Arial" w:hAnsi="Arial" w:cs="Arial"/>
          <w:b/>
          <w:i/>
          <w:sz w:val="18"/>
          <w:szCs w:val="18"/>
        </w:rPr>
        <w:lastRenderedPageBreak/>
        <w:t>MOÇÃO Nº 70/15:</w:t>
      </w:r>
      <w:r w:rsidRPr="00D60751">
        <w:rPr>
          <w:rFonts w:ascii="Arial" w:hAnsi="Arial" w:cs="Arial"/>
          <w:i/>
          <w:sz w:val="18"/>
          <w:szCs w:val="18"/>
        </w:rPr>
        <w:tab/>
        <w:t xml:space="preserve">Moção Congratulatória ao estimado servidor municipal, o guarda municipal JOSÉ BENTO DA SILVA, o “Bentinho”, pelos 34 anos de serviços prestados de forma exemplar à Prefeitura Municipal de Jacareí </w:t>
      </w:r>
      <w:r w:rsidRPr="00D60751">
        <w:rPr>
          <w:rFonts w:ascii="Arial" w:hAnsi="Arial" w:cs="Arial"/>
          <w:b/>
          <w:i/>
          <w:sz w:val="18"/>
          <w:szCs w:val="18"/>
        </w:rPr>
        <w:t>(fls. 02/02)</w:t>
      </w:r>
      <w:r>
        <w:rPr>
          <w:rFonts w:ascii="Arial" w:hAnsi="Arial" w:cs="Arial"/>
          <w:i/>
          <w:sz w:val="18"/>
          <w:szCs w:val="18"/>
        </w:rPr>
        <w:t>.</w:t>
      </w:r>
    </w:p>
    <w:p w:rsidR="00D60751" w:rsidRDefault="00D60751" w:rsidP="00D607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60751" w:rsidRDefault="00D60751" w:rsidP="00D607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D60751" w:rsidP="00D607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60751">
        <w:rPr>
          <w:rFonts w:ascii="Arial" w:hAnsi="Arial" w:cs="Arial"/>
        </w:rPr>
        <w:t xml:space="preserve">Assim, reforçando nossos sinceros cumprimentos, respeitosamente </w:t>
      </w:r>
      <w:r w:rsidRPr="00940112">
        <w:rPr>
          <w:rFonts w:ascii="Arial" w:hAnsi="Arial" w:cs="Arial"/>
          <w:b/>
        </w:rPr>
        <w:t>REQUEREMOS</w:t>
      </w:r>
      <w:r w:rsidRPr="00D60751">
        <w:rPr>
          <w:rFonts w:ascii="Arial" w:hAnsi="Arial" w:cs="Arial"/>
        </w:rPr>
        <w:t xml:space="preserve"> as providências habituais e necessárias para a divulgação desta propositura ao querido servidor JOSÉ BENTO DA SILVA, conhecido por “Bentinho”.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D6075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D60751">
        <w:rPr>
          <w:rFonts w:ascii="Arial" w:hAnsi="Arial" w:cs="Arial"/>
        </w:rPr>
        <w:t>4</w:t>
      </w:r>
      <w:proofErr w:type="gramEnd"/>
      <w:r w:rsidR="00D60751">
        <w:rPr>
          <w:rFonts w:ascii="Arial" w:hAnsi="Arial" w:cs="Arial"/>
        </w:rPr>
        <w:t xml:space="preserve"> de fevereiro de 2015.</w:t>
      </w:r>
    </w:p>
    <w:p w:rsidR="00D60751" w:rsidRDefault="00D60751" w:rsidP="00D6075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0751" w:rsidRDefault="00D60751" w:rsidP="00D6075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0751" w:rsidRDefault="00D60751" w:rsidP="00D6075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0751" w:rsidRPr="00D60751" w:rsidRDefault="00D60751" w:rsidP="00D60751">
      <w:pPr>
        <w:jc w:val="center"/>
        <w:rPr>
          <w:rFonts w:ascii="Arial" w:hAnsi="Arial"/>
          <w:b/>
        </w:rPr>
      </w:pPr>
      <w:r w:rsidRPr="00D60751">
        <w:rPr>
          <w:rFonts w:ascii="Arial" w:hAnsi="Arial"/>
          <w:b/>
        </w:rPr>
        <w:t>HERNANI BARRETO</w:t>
      </w:r>
    </w:p>
    <w:p w:rsidR="00D60751" w:rsidRPr="00D60751" w:rsidRDefault="00D60751" w:rsidP="00D60751">
      <w:pPr>
        <w:jc w:val="center"/>
        <w:rPr>
          <w:rFonts w:ascii="Arial" w:hAnsi="Arial"/>
        </w:rPr>
      </w:pPr>
      <w:r w:rsidRPr="00D60751">
        <w:rPr>
          <w:rFonts w:ascii="Arial" w:hAnsi="Arial"/>
        </w:rPr>
        <w:t>Vereador - PT</w:t>
      </w:r>
    </w:p>
    <w:sectPr w:rsidR="00D60751" w:rsidRPr="00D6075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CF0" w:rsidRDefault="00D45CF0">
      <w:r>
        <w:separator/>
      </w:r>
    </w:p>
  </w:endnote>
  <w:endnote w:type="continuationSeparator" w:id="0">
    <w:p w:rsidR="00D45CF0" w:rsidRDefault="00D45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CF0" w:rsidRDefault="00D45CF0">
      <w:r>
        <w:separator/>
      </w:r>
    </w:p>
  </w:footnote>
  <w:footnote w:type="continuationSeparator" w:id="0">
    <w:p w:rsidR="00D45CF0" w:rsidRDefault="00D45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777302F" wp14:editId="7280579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0ADE206" wp14:editId="69C4DEA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09EFB78" wp14:editId="2E22110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C61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6746C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011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45CF0"/>
    <w:rsid w:val="00D60751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2</Pages>
  <Words>297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2015-02-03T13:27:00Z</dcterms:created>
  <dcterms:modified xsi:type="dcterms:W3CDTF">2015-02-03T17:33:00Z</dcterms:modified>
</cp:coreProperties>
</file>