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51AC7">
        <w:rPr>
          <w:rFonts w:ascii="Arial" w:hAnsi="Arial" w:cs="Arial"/>
          <w:b/>
          <w:caps/>
          <w:sz w:val="28"/>
          <w:szCs w:val="28"/>
        </w:rPr>
        <w:t>112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B51AC7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51AC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1AC7">
              <w:rPr>
                <w:rFonts w:ascii="Arial" w:hAnsi="Arial" w:cs="Arial"/>
                <w:sz w:val="20"/>
                <w:szCs w:val="20"/>
              </w:rPr>
              <w:t xml:space="preserve">Moção Congratulatória aos Zeladores de nosso Município por oportunidade do transcurso da data que lhes é dedicada, 11 de fevereiro, Dia do Zelador. 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cumprimentos</w:t>
      </w:r>
      <w:r w:rsidR="00B51AC7">
        <w:rPr>
          <w:rFonts w:ascii="Arial" w:hAnsi="Arial" w:cs="Arial"/>
        </w:rPr>
        <w:t xml:space="preserve"> a todos os zeladores de nosso Município por oportunidade do transcurso do Dia do Zelador, comemorado em 11 de fevereiro.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BF791A" w:rsidP="00B51A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51AC7">
        <w:rPr>
          <w:rFonts w:ascii="Arial" w:hAnsi="Arial" w:cs="Arial"/>
        </w:rPr>
        <w:t>11 de fevereiro de 2015.</w:t>
      </w:r>
    </w:p>
    <w:p w:rsidR="00B51AC7" w:rsidRDefault="00B51AC7" w:rsidP="00B51A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1AC7" w:rsidRDefault="00B51AC7" w:rsidP="00B51A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1AC7" w:rsidRDefault="00B51AC7" w:rsidP="00B51AC7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51AC7" w:rsidRPr="00B51AC7" w:rsidRDefault="00B51AC7" w:rsidP="00B51AC7">
      <w:pPr>
        <w:jc w:val="center"/>
        <w:rPr>
          <w:rFonts w:ascii="Arial" w:hAnsi="Arial"/>
          <w:b/>
        </w:rPr>
      </w:pPr>
      <w:r w:rsidRPr="00B51AC7">
        <w:rPr>
          <w:rFonts w:ascii="Arial" w:hAnsi="Arial"/>
          <w:b/>
        </w:rPr>
        <w:t>MAURÍCIO HAKA</w:t>
      </w:r>
    </w:p>
    <w:p w:rsidR="00B51AC7" w:rsidRPr="00B51AC7" w:rsidRDefault="00B51AC7" w:rsidP="00B51AC7">
      <w:pPr>
        <w:jc w:val="center"/>
        <w:rPr>
          <w:rFonts w:ascii="Arial" w:hAnsi="Arial"/>
        </w:rPr>
      </w:pPr>
      <w:r w:rsidRPr="00B51AC7">
        <w:rPr>
          <w:rFonts w:ascii="Arial" w:hAnsi="Arial"/>
        </w:rPr>
        <w:t>Vereador – PSDB</w:t>
      </w:r>
      <w:bookmarkStart w:id="0" w:name="_GoBack"/>
      <w:bookmarkEnd w:id="0"/>
    </w:p>
    <w:sectPr w:rsidR="00B51AC7" w:rsidRPr="00B51AC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64E" w:rsidRDefault="000C764E">
      <w:r>
        <w:separator/>
      </w:r>
    </w:p>
  </w:endnote>
  <w:endnote w:type="continuationSeparator" w:id="0">
    <w:p w:rsidR="000C764E" w:rsidRDefault="000C76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64E" w:rsidRDefault="000C764E">
      <w:r>
        <w:separator/>
      </w:r>
    </w:p>
  </w:footnote>
  <w:footnote w:type="continuationSeparator" w:id="0">
    <w:p w:rsidR="000C764E" w:rsidRDefault="000C7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C764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B51AC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111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2015-02-10T13:47:00Z</dcterms:created>
  <dcterms:modified xsi:type="dcterms:W3CDTF">2015-02-10T13:47:00Z</dcterms:modified>
</cp:coreProperties>
</file>