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8D3" w:rsidRPr="00BF791A" w:rsidRDefault="00FC58D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B2CD7">
        <w:rPr>
          <w:rFonts w:ascii="Arial" w:hAnsi="Arial" w:cs="Arial"/>
          <w:b/>
          <w:caps/>
          <w:noProof/>
          <w:sz w:val="28"/>
          <w:szCs w:val="28"/>
        </w:rPr>
        <w:t>115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C58D3" w:rsidRPr="00BF791A" w:rsidTr="009B3DFE">
        <w:tc>
          <w:tcPr>
            <w:tcW w:w="1030" w:type="dxa"/>
          </w:tcPr>
          <w:p w:rsidR="00FC58D3" w:rsidRPr="00BF791A" w:rsidRDefault="00FC58D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C58D3" w:rsidRPr="00BF791A" w:rsidRDefault="00FC58D3" w:rsidP="009B3DF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DFE">
              <w:rPr>
                <w:rFonts w:ascii="Arial" w:hAnsi="Arial" w:cs="Arial"/>
                <w:sz w:val="20"/>
                <w:szCs w:val="20"/>
              </w:rPr>
              <w:t>Moção Congratulatória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CD7">
              <w:rPr>
                <w:rFonts w:ascii="Arial" w:hAnsi="Arial" w:cs="Arial"/>
                <w:noProof/>
                <w:sz w:val="20"/>
                <w:szCs w:val="20"/>
              </w:rPr>
              <w:t>INES DALL AGNOL LEITE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3DFE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municipal. </w:t>
            </w:r>
          </w:p>
        </w:tc>
      </w:tr>
    </w:tbl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C58D3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6B2CD7">
        <w:rPr>
          <w:rFonts w:ascii="Arial" w:hAnsi="Arial" w:cs="Arial"/>
          <w:noProof/>
        </w:rPr>
        <w:t>INES DALL AGNOL LEITE</w:t>
      </w:r>
      <w:r>
        <w:rPr>
          <w:rFonts w:ascii="Arial" w:hAnsi="Arial" w:cs="Arial"/>
        </w:rPr>
        <w:t xml:space="preserve"> por oportunidade de sua aposentadoria no serviço público municipal.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a ocasião para prestarmos nossos sinceros agradecimentos pelos relevantes serviços prestados ao Município.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11 de fevereiro de 2015.</w:t>
      </w: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Pr="009B3DFE" w:rsidRDefault="00FC58D3" w:rsidP="009B3DFE">
      <w:pPr>
        <w:jc w:val="center"/>
        <w:rPr>
          <w:rFonts w:ascii="Arial" w:hAnsi="Arial" w:cs="Arial"/>
          <w:b/>
        </w:rPr>
      </w:pPr>
      <w:r w:rsidRPr="009B3DFE">
        <w:rPr>
          <w:rFonts w:ascii="Arial" w:hAnsi="Arial" w:cs="Arial"/>
          <w:b/>
        </w:rPr>
        <w:t>ANA LINO</w:t>
      </w:r>
    </w:p>
    <w:p w:rsidR="00FC58D3" w:rsidRPr="009B3DFE" w:rsidRDefault="00FC58D3" w:rsidP="009B3DFE">
      <w:pPr>
        <w:jc w:val="center"/>
        <w:rPr>
          <w:rFonts w:ascii="Arial" w:hAnsi="Arial" w:cs="Arial"/>
        </w:rPr>
      </w:pPr>
      <w:r w:rsidRPr="009B3DFE">
        <w:rPr>
          <w:rFonts w:ascii="Arial" w:hAnsi="Arial" w:cs="Arial"/>
        </w:rPr>
        <w:t>Vereadora – PMDB</w:t>
      </w:r>
    </w:p>
    <w:p w:rsidR="00FC58D3" w:rsidRDefault="00FC58D3" w:rsidP="009B3DFE">
      <w:pPr>
        <w:tabs>
          <w:tab w:val="left" w:pos="6480"/>
        </w:tabs>
        <w:jc w:val="center"/>
        <w:rPr>
          <w:rFonts w:ascii="Arial" w:hAnsi="Arial"/>
        </w:rPr>
        <w:sectPr w:rsidR="00FC58D3" w:rsidSect="00FC58D3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9B3DFE">
        <w:rPr>
          <w:rFonts w:ascii="Arial" w:hAnsi="Arial"/>
        </w:rPr>
        <w:t>2ª Secretária</w:t>
      </w:r>
    </w:p>
    <w:p w:rsidR="00FC58D3" w:rsidRPr="00BF791A" w:rsidRDefault="00FC58D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B2CD7">
        <w:rPr>
          <w:rFonts w:ascii="Arial" w:hAnsi="Arial" w:cs="Arial"/>
          <w:b/>
          <w:caps/>
          <w:noProof/>
          <w:sz w:val="28"/>
          <w:szCs w:val="28"/>
        </w:rPr>
        <w:t>116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C58D3" w:rsidRPr="00BF791A" w:rsidTr="009B3DFE">
        <w:tc>
          <w:tcPr>
            <w:tcW w:w="1030" w:type="dxa"/>
          </w:tcPr>
          <w:p w:rsidR="00FC58D3" w:rsidRPr="00BF791A" w:rsidRDefault="00FC58D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C58D3" w:rsidRPr="00BF791A" w:rsidRDefault="00FC58D3" w:rsidP="009B3DF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DFE">
              <w:rPr>
                <w:rFonts w:ascii="Arial" w:hAnsi="Arial" w:cs="Arial"/>
                <w:sz w:val="20"/>
                <w:szCs w:val="20"/>
              </w:rPr>
              <w:t>Moção Congratulatória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CD7">
              <w:rPr>
                <w:rFonts w:ascii="Arial" w:hAnsi="Arial" w:cs="Arial"/>
                <w:noProof/>
                <w:sz w:val="20"/>
                <w:szCs w:val="20"/>
              </w:rPr>
              <w:t>LUCIA HELENA DA SILVA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3DFE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municipal. </w:t>
            </w:r>
          </w:p>
        </w:tc>
      </w:tr>
    </w:tbl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C58D3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6B2CD7">
        <w:rPr>
          <w:rFonts w:ascii="Arial" w:hAnsi="Arial" w:cs="Arial"/>
          <w:noProof/>
        </w:rPr>
        <w:t>LUCIA HELENA DA SILVA</w:t>
      </w:r>
      <w:r>
        <w:rPr>
          <w:rFonts w:ascii="Arial" w:hAnsi="Arial" w:cs="Arial"/>
        </w:rPr>
        <w:t xml:space="preserve"> por oportunidade de sua aposentadoria no serviço público municipal.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a ocasião para prestarmos nossos sinceros agradecimentos pelos relevantes serviços prestados ao Município.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11 de fevereiro de 2015.</w:t>
      </w: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Pr="009B3DFE" w:rsidRDefault="00FC58D3" w:rsidP="009B3DFE">
      <w:pPr>
        <w:jc w:val="center"/>
        <w:rPr>
          <w:rFonts w:ascii="Arial" w:hAnsi="Arial" w:cs="Arial"/>
          <w:b/>
        </w:rPr>
      </w:pPr>
      <w:r w:rsidRPr="009B3DFE">
        <w:rPr>
          <w:rFonts w:ascii="Arial" w:hAnsi="Arial" w:cs="Arial"/>
          <w:b/>
        </w:rPr>
        <w:t>ANA LINO</w:t>
      </w:r>
    </w:p>
    <w:p w:rsidR="00FC58D3" w:rsidRPr="009B3DFE" w:rsidRDefault="00FC58D3" w:rsidP="009B3DFE">
      <w:pPr>
        <w:jc w:val="center"/>
        <w:rPr>
          <w:rFonts w:ascii="Arial" w:hAnsi="Arial" w:cs="Arial"/>
        </w:rPr>
      </w:pPr>
      <w:r w:rsidRPr="009B3DFE">
        <w:rPr>
          <w:rFonts w:ascii="Arial" w:hAnsi="Arial" w:cs="Arial"/>
        </w:rPr>
        <w:t>Vereadora – PMDB</w:t>
      </w:r>
    </w:p>
    <w:p w:rsidR="00FC58D3" w:rsidRDefault="00FC58D3" w:rsidP="009B3DFE">
      <w:pPr>
        <w:tabs>
          <w:tab w:val="left" w:pos="6480"/>
        </w:tabs>
        <w:jc w:val="center"/>
        <w:rPr>
          <w:rFonts w:ascii="Arial" w:hAnsi="Arial"/>
        </w:rPr>
        <w:sectPr w:rsidR="00FC58D3" w:rsidSect="00FC58D3">
          <w:headerReference w:type="default" r:id="rId10"/>
          <w:footerReference w:type="default" r:id="rId11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9B3DFE">
        <w:rPr>
          <w:rFonts w:ascii="Arial" w:hAnsi="Arial"/>
        </w:rPr>
        <w:t>2ª Secretária</w:t>
      </w:r>
    </w:p>
    <w:p w:rsidR="00FC58D3" w:rsidRPr="00BF791A" w:rsidRDefault="00FC58D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B2CD7">
        <w:rPr>
          <w:rFonts w:ascii="Arial" w:hAnsi="Arial" w:cs="Arial"/>
          <w:b/>
          <w:caps/>
          <w:noProof/>
          <w:sz w:val="28"/>
          <w:szCs w:val="28"/>
        </w:rPr>
        <w:t>117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C58D3" w:rsidRPr="00BF791A" w:rsidTr="009B3DFE">
        <w:tc>
          <w:tcPr>
            <w:tcW w:w="1030" w:type="dxa"/>
          </w:tcPr>
          <w:p w:rsidR="00FC58D3" w:rsidRPr="00BF791A" w:rsidRDefault="00FC58D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C58D3" w:rsidRPr="00BF791A" w:rsidRDefault="00FC58D3" w:rsidP="009B3DF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DFE">
              <w:rPr>
                <w:rFonts w:ascii="Arial" w:hAnsi="Arial" w:cs="Arial"/>
                <w:sz w:val="20"/>
                <w:szCs w:val="20"/>
              </w:rPr>
              <w:t>Moção Congratulatória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CD7">
              <w:rPr>
                <w:rFonts w:ascii="Arial" w:hAnsi="Arial" w:cs="Arial"/>
                <w:noProof/>
                <w:sz w:val="20"/>
                <w:szCs w:val="20"/>
              </w:rPr>
              <w:t>MARIA DA GLÓRIA NAKED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3DFE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municipal. </w:t>
            </w:r>
          </w:p>
        </w:tc>
      </w:tr>
    </w:tbl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C58D3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6B2CD7">
        <w:rPr>
          <w:rFonts w:ascii="Arial" w:hAnsi="Arial" w:cs="Arial"/>
          <w:noProof/>
        </w:rPr>
        <w:t>MARIA DA GLÓRIA NAKED</w:t>
      </w:r>
      <w:r>
        <w:rPr>
          <w:rFonts w:ascii="Arial" w:hAnsi="Arial" w:cs="Arial"/>
        </w:rPr>
        <w:t xml:space="preserve"> por oportunidade de sua aposentadoria no serviço público municipal.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a ocasião para prestarmos nossos sinceros agradecimentos pelos relevantes serviços prestados ao Município.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11 de fevereiro de 2015.</w:t>
      </w: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Pr="009B3DFE" w:rsidRDefault="00FC58D3" w:rsidP="009B3DFE">
      <w:pPr>
        <w:jc w:val="center"/>
        <w:rPr>
          <w:rFonts w:ascii="Arial" w:hAnsi="Arial" w:cs="Arial"/>
          <w:b/>
        </w:rPr>
      </w:pPr>
      <w:r w:rsidRPr="009B3DFE">
        <w:rPr>
          <w:rFonts w:ascii="Arial" w:hAnsi="Arial" w:cs="Arial"/>
          <w:b/>
        </w:rPr>
        <w:t>ANA LINO</w:t>
      </w:r>
    </w:p>
    <w:p w:rsidR="00FC58D3" w:rsidRPr="009B3DFE" w:rsidRDefault="00FC58D3" w:rsidP="009B3DFE">
      <w:pPr>
        <w:jc w:val="center"/>
        <w:rPr>
          <w:rFonts w:ascii="Arial" w:hAnsi="Arial" w:cs="Arial"/>
        </w:rPr>
      </w:pPr>
      <w:r w:rsidRPr="009B3DFE">
        <w:rPr>
          <w:rFonts w:ascii="Arial" w:hAnsi="Arial" w:cs="Arial"/>
        </w:rPr>
        <w:t>Vereadora – PMDB</w:t>
      </w:r>
    </w:p>
    <w:p w:rsidR="00FC58D3" w:rsidRDefault="00FC58D3" w:rsidP="009B3DFE">
      <w:pPr>
        <w:tabs>
          <w:tab w:val="left" w:pos="6480"/>
        </w:tabs>
        <w:jc w:val="center"/>
        <w:rPr>
          <w:rFonts w:ascii="Arial" w:hAnsi="Arial"/>
        </w:rPr>
        <w:sectPr w:rsidR="00FC58D3" w:rsidSect="00FC58D3">
          <w:headerReference w:type="default" r:id="rId12"/>
          <w:footerReference w:type="default" r:id="rId13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9B3DFE">
        <w:rPr>
          <w:rFonts w:ascii="Arial" w:hAnsi="Arial"/>
        </w:rPr>
        <w:t>2ª Secretária</w:t>
      </w:r>
    </w:p>
    <w:p w:rsidR="00FC58D3" w:rsidRPr="00BF791A" w:rsidRDefault="00FC58D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B2CD7">
        <w:rPr>
          <w:rFonts w:ascii="Arial" w:hAnsi="Arial" w:cs="Arial"/>
          <w:b/>
          <w:caps/>
          <w:noProof/>
          <w:sz w:val="28"/>
          <w:szCs w:val="28"/>
        </w:rPr>
        <w:t>118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C58D3" w:rsidRPr="00BF791A" w:rsidTr="009B3DFE">
        <w:tc>
          <w:tcPr>
            <w:tcW w:w="1030" w:type="dxa"/>
          </w:tcPr>
          <w:p w:rsidR="00FC58D3" w:rsidRPr="00BF791A" w:rsidRDefault="00FC58D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C58D3" w:rsidRPr="00BF791A" w:rsidRDefault="00FC58D3" w:rsidP="009B3DF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DFE">
              <w:rPr>
                <w:rFonts w:ascii="Arial" w:hAnsi="Arial" w:cs="Arial"/>
                <w:sz w:val="20"/>
                <w:szCs w:val="20"/>
              </w:rPr>
              <w:t>Moção Congratulatória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CD7">
              <w:rPr>
                <w:rFonts w:ascii="Arial" w:hAnsi="Arial" w:cs="Arial"/>
                <w:noProof/>
                <w:sz w:val="20"/>
                <w:szCs w:val="20"/>
              </w:rPr>
              <w:t>MARIA DE ALMEIDA RAMOS CALDAS VIANNA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3DFE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municipal. </w:t>
            </w:r>
          </w:p>
        </w:tc>
      </w:tr>
    </w:tbl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C58D3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6B2CD7">
        <w:rPr>
          <w:rFonts w:ascii="Arial" w:hAnsi="Arial" w:cs="Arial"/>
          <w:noProof/>
        </w:rPr>
        <w:t>MARIA DE ALMEIDA RAMOS CALDAS VIANNA</w:t>
      </w:r>
      <w:r>
        <w:rPr>
          <w:rFonts w:ascii="Arial" w:hAnsi="Arial" w:cs="Arial"/>
        </w:rPr>
        <w:t xml:space="preserve"> por oportunidade de sua aposentadoria no serviço público municipal.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a ocasião para prestarmos nossos sinceros agradecimentos pelos relevantes serviços prestados ao Município.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11 de fevereiro de 2015.</w:t>
      </w: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Pr="009B3DFE" w:rsidRDefault="00FC58D3" w:rsidP="009B3DFE">
      <w:pPr>
        <w:jc w:val="center"/>
        <w:rPr>
          <w:rFonts w:ascii="Arial" w:hAnsi="Arial" w:cs="Arial"/>
          <w:b/>
        </w:rPr>
      </w:pPr>
      <w:r w:rsidRPr="009B3DFE">
        <w:rPr>
          <w:rFonts w:ascii="Arial" w:hAnsi="Arial" w:cs="Arial"/>
          <w:b/>
        </w:rPr>
        <w:t>ANA LINO</w:t>
      </w:r>
    </w:p>
    <w:p w:rsidR="00FC58D3" w:rsidRPr="009B3DFE" w:rsidRDefault="00FC58D3" w:rsidP="009B3DFE">
      <w:pPr>
        <w:jc w:val="center"/>
        <w:rPr>
          <w:rFonts w:ascii="Arial" w:hAnsi="Arial" w:cs="Arial"/>
        </w:rPr>
      </w:pPr>
      <w:r w:rsidRPr="009B3DFE">
        <w:rPr>
          <w:rFonts w:ascii="Arial" w:hAnsi="Arial" w:cs="Arial"/>
        </w:rPr>
        <w:t>Vereadora – PMDB</w:t>
      </w:r>
    </w:p>
    <w:p w:rsidR="00FC58D3" w:rsidRDefault="00FC58D3" w:rsidP="009B3DFE">
      <w:pPr>
        <w:tabs>
          <w:tab w:val="left" w:pos="6480"/>
        </w:tabs>
        <w:jc w:val="center"/>
        <w:rPr>
          <w:rFonts w:ascii="Arial" w:hAnsi="Arial"/>
        </w:rPr>
        <w:sectPr w:rsidR="00FC58D3" w:rsidSect="00FC58D3">
          <w:headerReference w:type="default" r:id="rId14"/>
          <w:footerReference w:type="default" r:id="rId15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9B3DFE">
        <w:rPr>
          <w:rFonts w:ascii="Arial" w:hAnsi="Arial"/>
        </w:rPr>
        <w:t>2ª Secretária</w:t>
      </w:r>
    </w:p>
    <w:p w:rsidR="00FC58D3" w:rsidRPr="00BF791A" w:rsidRDefault="00FC58D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B2CD7">
        <w:rPr>
          <w:rFonts w:ascii="Arial" w:hAnsi="Arial" w:cs="Arial"/>
          <w:b/>
          <w:caps/>
          <w:noProof/>
          <w:sz w:val="28"/>
          <w:szCs w:val="28"/>
        </w:rPr>
        <w:t>119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C58D3" w:rsidRPr="00BF791A" w:rsidTr="009B3DFE">
        <w:tc>
          <w:tcPr>
            <w:tcW w:w="1030" w:type="dxa"/>
          </w:tcPr>
          <w:p w:rsidR="00FC58D3" w:rsidRPr="00BF791A" w:rsidRDefault="00FC58D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C58D3" w:rsidRPr="00BF791A" w:rsidRDefault="00FC58D3" w:rsidP="009B3DF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DFE">
              <w:rPr>
                <w:rFonts w:ascii="Arial" w:hAnsi="Arial" w:cs="Arial"/>
                <w:sz w:val="20"/>
                <w:szCs w:val="20"/>
              </w:rPr>
              <w:t>Moção Congratulatória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CD7">
              <w:rPr>
                <w:rFonts w:ascii="Arial" w:hAnsi="Arial" w:cs="Arial"/>
                <w:noProof/>
                <w:sz w:val="20"/>
                <w:szCs w:val="20"/>
              </w:rPr>
              <w:t>MARIA VIRGINIA BARBETTA MILEO SANT´ANA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3DFE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municipal. </w:t>
            </w:r>
          </w:p>
        </w:tc>
      </w:tr>
    </w:tbl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C58D3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6B2CD7">
        <w:rPr>
          <w:rFonts w:ascii="Arial" w:hAnsi="Arial" w:cs="Arial"/>
          <w:noProof/>
        </w:rPr>
        <w:t>MARIA VIRGINIA BARBETTA MILEO SANT´ANA</w:t>
      </w:r>
      <w:r>
        <w:rPr>
          <w:rFonts w:ascii="Arial" w:hAnsi="Arial" w:cs="Arial"/>
        </w:rPr>
        <w:t xml:space="preserve"> por oportunidade de sua aposentadoria no serviço público municipal.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a ocasião para prestarmos nossos sinceros agradecimentos pelos relevantes serviços prestados ao Município.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11 de fevereiro de 2015.</w:t>
      </w: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Pr="009B3DFE" w:rsidRDefault="00FC58D3" w:rsidP="009B3DFE">
      <w:pPr>
        <w:jc w:val="center"/>
        <w:rPr>
          <w:rFonts w:ascii="Arial" w:hAnsi="Arial" w:cs="Arial"/>
          <w:b/>
        </w:rPr>
      </w:pPr>
      <w:r w:rsidRPr="009B3DFE">
        <w:rPr>
          <w:rFonts w:ascii="Arial" w:hAnsi="Arial" w:cs="Arial"/>
          <w:b/>
        </w:rPr>
        <w:t>ANA LINO</w:t>
      </w:r>
    </w:p>
    <w:p w:rsidR="00FC58D3" w:rsidRPr="009B3DFE" w:rsidRDefault="00FC58D3" w:rsidP="009B3DFE">
      <w:pPr>
        <w:jc w:val="center"/>
        <w:rPr>
          <w:rFonts w:ascii="Arial" w:hAnsi="Arial" w:cs="Arial"/>
        </w:rPr>
      </w:pPr>
      <w:r w:rsidRPr="009B3DFE">
        <w:rPr>
          <w:rFonts w:ascii="Arial" w:hAnsi="Arial" w:cs="Arial"/>
        </w:rPr>
        <w:t>Vereadora – PMDB</w:t>
      </w:r>
    </w:p>
    <w:p w:rsidR="00FC58D3" w:rsidRDefault="00FC58D3" w:rsidP="009B3DFE">
      <w:pPr>
        <w:tabs>
          <w:tab w:val="left" w:pos="6480"/>
        </w:tabs>
        <w:jc w:val="center"/>
        <w:rPr>
          <w:rFonts w:ascii="Arial" w:hAnsi="Arial"/>
        </w:rPr>
        <w:sectPr w:rsidR="00FC58D3" w:rsidSect="00FC58D3">
          <w:headerReference w:type="default" r:id="rId16"/>
          <w:footerReference w:type="default" r:id="rId17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9B3DFE">
        <w:rPr>
          <w:rFonts w:ascii="Arial" w:hAnsi="Arial"/>
        </w:rPr>
        <w:t>2ª Secretária</w:t>
      </w:r>
    </w:p>
    <w:p w:rsidR="00FC58D3" w:rsidRPr="00BF791A" w:rsidRDefault="00FC58D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B2CD7">
        <w:rPr>
          <w:rFonts w:ascii="Arial" w:hAnsi="Arial" w:cs="Arial"/>
          <w:b/>
          <w:caps/>
          <w:noProof/>
          <w:sz w:val="28"/>
          <w:szCs w:val="28"/>
        </w:rPr>
        <w:t>120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C58D3" w:rsidRPr="00BF791A" w:rsidTr="009B3DFE">
        <w:tc>
          <w:tcPr>
            <w:tcW w:w="1030" w:type="dxa"/>
          </w:tcPr>
          <w:p w:rsidR="00FC58D3" w:rsidRPr="00BF791A" w:rsidRDefault="00FC58D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C58D3" w:rsidRPr="00BF791A" w:rsidRDefault="00FC58D3" w:rsidP="009B3DF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DFE">
              <w:rPr>
                <w:rFonts w:ascii="Arial" w:hAnsi="Arial" w:cs="Arial"/>
                <w:sz w:val="20"/>
                <w:szCs w:val="20"/>
              </w:rPr>
              <w:t>Moção Congratulatória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CD7">
              <w:rPr>
                <w:rFonts w:ascii="Arial" w:hAnsi="Arial" w:cs="Arial"/>
                <w:noProof/>
                <w:sz w:val="20"/>
                <w:szCs w:val="20"/>
              </w:rPr>
              <w:t>NATALIA MARIA UNGER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3DFE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municipal. </w:t>
            </w:r>
          </w:p>
        </w:tc>
      </w:tr>
    </w:tbl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C58D3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6B2CD7">
        <w:rPr>
          <w:rFonts w:ascii="Arial" w:hAnsi="Arial" w:cs="Arial"/>
          <w:noProof/>
        </w:rPr>
        <w:t>NATALIA MARIA UNGER</w:t>
      </w:r>
      <w:r>
        <w:rPr>
          <w:rFonts w:ascii="Arial" w:hAnsi="Arial" w:cs="Arial"/>
        </w:rPr>
        <w:t xml:space="preserve"> por oportunidade de sua aposentadoria no serviço público municipal.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a ocasião para prestarmos nossos sinceros agradecimentos pelos relevantes serviços prestados ao Município.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11 de fevereiro de 2015.</w:t>
      </w: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Pr="009B3DFE" w:rsidRDefault="00FC58D3" w:rsidP="009B3DFE">
      <w:pPr>
        <w:jc w:val="center"/>
        <w:rPr>
          <w:rFonts w:ascii="Arial" w:hAnsi="Arial" w:cs="Arial"/>
          <w:b/>
        </w:rPr>
      </w:pPr>
      <w:r w:rsidRPr="009B3DFE">
        <w:rPr>
          <w:rFonts w:ascii="Arial" w:hAnsi="Arial" w:cs="Arial"/>
          <w:b/>
        </w:rPr>
        <w:t>ANA LINO</w:t>
      </w:r>
    </w:p>
    <w:p w:rsidR="00FC58D3" w:rsidRPr="009B3DFE" w:rsidRDefault="00FC58D3" w:rsidP="009B3DFE">
      <w:pPr>
        <w:jc w:val="center"/>
        <w:rPr>
          <w:rFonts w:ascii="Arial" w:hAnsi="Arial" w:cs="Arial"/>
        </w:rPr>
      </w:pPr>
      <w:r w:rsidRPr="009B3DFE">
        <w:rPr>
          <w:rFonts w:ascii="Arial" w:hAnsi="Arial" w:cs="Arial"/>
        </w:rPr>
        <w:t>Vereadora – PMDB</w:t>
      </w:r>
    </w:p>
    <w:p w:rsidR="00FC58D3" w:rsidRDefault="00FC58D3" w:rsidP="009B3DFE">
      <w:pPr>
        <w:tabs>
          <w:tab w:val="left" w:pos="6480"/>
        </w:tabs>
        <w:jc w:val="center"/>
        <w:rPr>
          <w:rFonts w:ascii="Arial" w:hAnsi="Arial"/>
        </w:rPr>
        <w:sectPr w:rsidR="00FC58D3" w:rsidSect="00FC58D3">
          <w:headerReference w:type="default" r:id="rId18"/>
          <w:footerReference w:type="default" r:id="rId1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9B3DFE">
        <w:rPr>
          <w:rFonts w:ascii="Arial" w:hAnsi="Arial"/>
        </w:rPr>
        <w:t>2ª Secretária</w:t>
      </w:r>
    </w:p>
    <w:p w:rsidR="00FC58D3" w:rsidRPr="00BF791A" w:rsidRDefault="00FC58D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B2CD7">
        <w:rPr>
          <w:rFonts w:ascii="Arial" w:hAnsi="Arial" w:cs="Arial"/>
          <w:b/>
          <w:caps/>
          <w:noProof/>
          <w:sz w:val="28"/>
          <w:szCs w:val="28"/>
        </w:rPr>
        <w:t>121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C58D3" w:rsidRPr="00BF791A" w:rsidTr="009B3DFE">
        <w:tc>
          <w:tcPr>
            <w:tcW w:w="1030" w:type="dxa"/>
          </w:tcPr>
          <w:p w:rsidR="00FC58D3" w:rsidRPr="00BF791A" w:rsidRDefault="00FC58D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C58D3" w:rsidRPr="00BF791A" w:rsidRDefault="00FC58D3" w:rsidP="009B3DF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DFE">
              <w:rPr>
                <w:rFonts w:ascii="Arial" w:hAnsi="Arial" w:cs="Arial"/>
                <w:sz w:val="20"/>
                <w:szCs w:val="20"/>
              </w:rPr>
              <w:t>Moção Congratulatória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CD7">
              <w:rPr>
                <w:rFonts w:ascii="Arial" w:hAnsi="Arial" w:cs="Arial"/>
                <w:noProof/>
                <w:sz w:val="20"/>
                <w:szCs w:val="20"/>
              </w:rPr>
              <w:t>NEUSA CARNEIRO ZEFERINO RIZZO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3DFE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municipal. </w:t>
            </w:r>
          </w:p>
        </w:tc>
      </w:tr>
    </w:tbl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C58D3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6B2CD7">
        <w:rPr>
          <w:rFonts w:ascii="Arial" w:hAnsi="Arial" w:cs="Arial"/>
          <w:noProof/>
        </w:rPr>
        <w:t>NEUSA CARNEIRO ZEFERINO RIZZO</w:t>
      </w:r>
      <w:r>
        <w:rPr>
          <w:rFonts w:ascii="Arial" w:hAnsi="Arial" w:cs="Arial"/>
        </w:rPr>
        <w:t xml:space="preserve"> por oportunidade de sua aposentadoria no serviço público municipal.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a ocasião para prestarmos nossos sinceros agradecimentos pelos relevantes serviços prestados ao Município.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11 de fevereiro de 2015.</w:t>
      </w: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Pr="009B3DFE" w:rsidRDefault="00FC58D3" w:rsidP="009B3DFE">
      <w:pPr>
        <w:jc w:val="center"/>
        <w:rPr>
          <w:rFonts w:ascii="Arial" w:hAnsi="Arial" w:cs="Arial"/>
          <w:b/>
        </w:rPr>
      </w:pPr>
      <w:r w:rsidRPr="009B3DFE">
        <w:rPr>
          <w:rFonts w:ascii="Arial" w:hAnsi="Arial" w:cs="Arial"/>
          <w:b/>
        </w:rPr>
        <w:t>ANA LINO</w:t>
      </w:r>
    </w:p>
    <w:p w:rsidR="00FC58D3" w:rsidRPr="009B3DFE" w:rsidRDefault="00FC58D3" w:rsidP="009B3DFE">
      <w:pPr>
        <w:jc w:val="center"/>
        <w:rPr>
          <w:rFonts w:ascii="Arial" w:hAnsi="Arial" w:cs="Arial"/>
        </w:rPr>
      </w:pPr>
      <w:r w:rsidRPr="009B3DFE">
        <w:rPr>
          <w:rFonts w:ascii="Arial" w:hAnsi="Arial" w:cs="Arial"/>
        </w:rPr>
        <w:t>Vereadora – PMDB</w:t>
      </w:r>
    </w:p>
    <w:p w:rsidR="00FC58D3" w:rsidRDefault="00FC58D3" w:rsidP="009B3DFE">
      <w:pPr>
        <w:tabs>
          <w:tab w:val="left" w:pos="6480"/>
        </w:tabs>
        <w:jc w:val="center"/>
        <w:rPr>
          <w:rFonts w:ascii="Arial" w:hAnsi="Arial"/>
        </w:rPr>
        <w:sectPr w:rsidR="00FC58D3" w:rsidSect="00FC58D3">
          <w:headerReference w:type="default" r:id="rId20"/>
          <w:footerReference w:type="default" r:id="rId21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9B3DFE">
        <w:rPr>
          <w:rFonts w:ascii="Arial" w:hAnsi="Arial"/>
        </w:rPr>
        <w:t>2ª Secretária</w:t>
      </w:r>
    </w:p>
    <w:p w:rsidR="00FC58D3" w:rsidRPr="00BF791A" w:rsidRDefault="00FC58D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B2CD7">
        <w:rPr>
          <w:rFonts w:ascii="Arial" w:hAnsi="Arial" w:cs="Arial"/>
          <w:b/>
          <w:caps/>
          <w:noProof/>
          <w:sz w:val="28"/>
          <w:szCs w:val="28"/>
        </w:rPr>
        <w:t>122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C58D3" w:rsidRPr="00BF791A" w:rsidTr="009B3DFE">
        <w:tc>
          <w:tcPr>
            <w:tcW w:w="1030" w:type="dxa"/>
          </w:tcPr>
          <w:p w:rsidR="00FC58D3" w:rsidRPr="00BF791A" w:rsidRDefault="00FC58D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C58D3" w:rsidRPr="00BF791A" w:rsidRDefault="00FC58D3" w:rsidP="009B3DF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DFE">
              <w:rPr>
                <w:rFonts w:ascii="Arial" w:hAnsi="Arial" w:cs="Arial"/>
                <w:sz w:val="20"/>
                <w:szCs w:val="20"/>
              </w:rPr>
              <w:t>Moção Congratulatória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CD7">
              <w:rPr>
                <w:rFonts w:ascii="Arial" w:hAnsi="Arial" w:cs="Arial"/>
                <w:noProof/>
                <w:sz w:val="20"/>
                <w:szCs w:val="20"/>
              </w:rPr>
              <w:t>REGINA CELIA MORAES SPER SIMÃO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3DFE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municipal. </w:t>
            </w:r>
          </w:p>
        </w:tc>
      </w:tr>
    </w:tbl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C58D3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6B2CD7">
        <w:rPr>
          <w:rFonts w:ascii="Arial" w:hAnsi="Arial" w:cs="Arial"/>
          <w:noProof/>
        </w:rPr>
        <w:t>REGINA CELIA MORAES SPER SIMÃO</w:t>
      </w:r>
      <w:r>
        <w:rPr>
          <w:rFonts w:ascii="Arial" w:hAnsi="Arial" w:cs="Arial"/>
        </w:rPr>
        <w:t xml:space="preserve"> por oportunidade de sua aposentadoria no serviço público municipal.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a ocasião para prestarmos nossos sinceros agradecimentos pelos relevantes serviços prestados ao Município.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11 de fevereiro de 2015.</w:t>
      </w: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Pr="009B3DFE" w:rsidRDefault="00FC58D3" w:rsidP="009B3DFE">
      <w:pPr>
        <w:jc w:val="center"/>
        <w:rPr>
          <w:rFonts w:ascii="Arial" w:hAnsi="Arial" w:cs="Arial"/>
          <w:b/>
        </w:rPr>
      </w:pPr>
      <w:r w:rsidRPr="009B3DFE">
        <w:rPr>
          <w:rFonts w:ascii="Arial" w:hAnsi="Arial" w:cs="Arial"/>
          <w:b/>
        </w:rPr>
        <w:t>ANA LINO</w:t>
      </w:r>
    </w:p>
    <w:p w:rsidR="00FC58D3" w:rsidRPr="009B3DFE" w:rsidRDefault="00FC58D3" w:rsidP="009B3DFE">
      <w:pPr>
        <w:jc w:val="center"/>
        <w:rPr>
          <w:rFonts w:ascii="Arial" w:hAnsi="Arial" w:cs="Arial"/>
        </w:rPr>
      </w:pPr>
      <w:r w:rsidRPr="009B3DFE">
        <w:rPr>
          <w:rFonts w:ascii="Arial" w:hAnsi="Arial" w:cs="Arial"/>
        </w:rPr>
        <w:t>Vereadora – PMDB</w:t>
      </w:r>
    </w:p>
    <w:p w:rsidR="00FC58D3" w:rsidRDefault="00FC58D3" w:rsidP="009B3DFE">
      <w:pPr>
        <w:tabs>
          <w:tab w:val="left" w:pos="6480"/>
        </w:tabs>
        <w:jc w:val="center"/>
        <w:rPr>
          <w:rFonts w:ascii="Arial" w:hAnsi="Arial"/>
        </w:rPr>
        <w:sectPr w:rsidR="00FC58D3" w:rsidSect="00FC58D3">
          <w:headerReference w:type="default" r:id="rId22"/>
          <w:footerReference w:type="default" r:id="rId23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9B3DFE">
        <w:rPr>
          <w:rFonts w:ascii="Arial" w:hAnsi="Arial"/>
        </w:rPr>
        <w:t>2ª Secretária</w:t>
      </w:r>
    </w:p>
    <w:p w:rsidR="00FC58D3" w:rsidRPr="00BF791A" w:rsidRDefault="00FC58D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B2CD7">
        <w:rPr>
          <w:rFonts w:ascii="Arial" w:hAnsi="Arial" w:cs="Arial"/>
          <w:b/>
          <w:caps/>
          <w:noProof/>
          <w:sz w:val="28"/>
          <w:szCs w:val="28"/>
        </w:rPr>
        <w:t>123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C58D3" w:rsidRPr="00BF791A" w:rsidTr="009B3DFE">
        <w:tc>
          <w:tcPr>
            <w:tcW w:w="1030" w:type="dxa"/>
          </w:tcPr>
          <w:p w:rsidR="00FC58D3" w:rsidRPr="00BF791A" w:rsidRDefault="00FC58D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C58D3" w:rsidRPr="00BF791A" w:rsidRDefault="00FC58D3" w:rsidP="009B3DF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DFE">
              <w:rPr>
                <w:rFonts w:ascii="Arial" w:hAnsi="Arial" w:cs="Arial"/>
                <w:sz w:val="20"/>
                <w:szCs w:val="20"/>
              </w:rPr>
              <w:t>Moção Congratulatória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CD7">
              <w:rPr>
                <w:rFonts w:ascii="Arial" w:hAnsi="Arial" w:cs="Arial"/>
                <w:noProof/>
                <w:sz w:val="20"/>
                <w:szCs w:val="20"/>
              </w:rPr>
              <w:t>JOSÉ BENTO DA SILVA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3DFE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municipal. </w:t>
            </w:r>
          </w:p>
        </w:tc>
      </w:tr>
    </w:tbl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C58D3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6B2CD7">
        <w:rPr>
          <w:rFonts w:ascii="Arial" w:hAnsi="Arial" w:cs="Arial"/>
          <w:noProof/>
        </w:rPr>
        <w:t>JOSÉ BENTO DA SILVA</w:t>
      </w:r>
      <w:r>
        <w:rPr>
          <w:rFonts w:ascii="Arial" w:hAnsi="Arial" w:cs="Arial"/>
        </w:rPr>
        <w:t xml:space="preserve"> por oportunidade de sua aposentadoria no serviço público municipal.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a ocasião para prestarmos nossos sinceros agradecimentos pelos relevantes serviços prestados ao Município.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11 de fevereiro de 2015.</w:t>
      </w: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Pr="009B3DFE" w:rsidRDefault="00FC58D3" w:rsidP="009B3DFE">
      <w:pPr>
        <w:jc w:val="center"/>
        <w:rPr>
          <w:rFonts w:ascii="Arial" w:hAnsi="Arial" w:cs="Arial"/>
          <w:b/>
        </w:rPr>
      </w:pPr>
      <w:r w:rsidRPr="009B3DFE">
        <w:rPr>
          <w:rFonts w:ascii="Arial" w:hAnsi="Arial" w:cs="Arial"/>
          <w:b/>
        </w:rPr>
        <w:t>ANA LINO</w:t>
      </w:r>
    </w:p>
    <w:p w:rsidR="00FC58D3" w:rsidRPr="009B3DFE" w:rsidRDefault="00FC58D3" w:rsidP="009B3DFE">
      <w:pPr>
        <w:jc w:val="center"/>
        <w:rPr>
          <w:rFonts w:ascii="Arial" w:hAnsi="Arial" w:cs="Arial"/>
        </w:rPr>
      </w:pPr>
      <w:r w:rsidRPr="009B3DFE">
        <w:rPr>
          <w:rFonts w:ascii="Arial" w:hAnsi="Arial" w:cs="Arial"/>
        </w:rPr>
        <w:t>Vereadora – PMDB</w:t>
      </w:r>
    </w:p>
    <w:p w:rsidR="00FC58D3" w:rsidRDefault="00FC58D3" w:rsidP="009B3DFE">
      <w:pPr>
        <w:tabs>
          <w:tab w:val="left" w:pos="6480"/>
        </w:tabs>
        <w:jc w:val="center"/>
        <w:rPr>
          <w:rFonts w:ascii="Arial" w:hAnsi="Arial"/>
        </w:rPr>
        <w:sectPr w:rsidR="00FC58D3" w:rsidSect="00FC58D3">
          <w:headerReference w:type="default" r:id="rId24"/>
          <w:footerReference w:type="default" r:id="rId25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9B3DFE">
        <w:rPr>
          <w:rFonts w:ascii="Arial" w:hAnsi="Arial"/>
        </w:rPr>
        <w:t>2ª Secretária</w:t>
      </w:r>
    </w:p>
    <w:p w:rsidR="00FC58D3" w:rsidRPr="00BF791A" w:rsidRDefault="00FC58D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6B2CD7">
        <w:rPr>
          <w:rFonts w:ascii="Arial" w:hAnsi="Arial" w:cs="Arial"/>
          <w:b/>
          <w:caps/>
          <w:noProof/>
          <w:sz w:val="28"/>
          <w:szCs w:val="28"/>
        </w:rPr>
        <w:t>124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C58D3" w:rsidRPr="00BF791A" w:rsidTr="009B3DFE">
        <w:tc>
          <w:tcPr>
            <w:tcW w:w="1030" w:type="dxa"/>
          </w:tcPr>
          <w:p w:rsidR="00FC58D3" w:rsidRPr="00BF791A" w:rsidRDefault="00FC58D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C58D3" w:rsidRPr="00BF791A" w:rsidRDefault="00FC58D3" w:rsidP="009B3DF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B3DFE">
              <w:rPr>
                <w:rFonts w:ascii="Arial" w:hAnsi="Arial" w:cs="Arial"/>
                <w:sz w:val="20"/>
                <w:szCs w:val="20"/>
              </w:rPr>
              <w:t>Moção Congratulatória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2CD7">
              <w:rPr>
                <w:rFonts w:ascii="Arial" w:hAnsi="Arial" w:cs="Arial"/>
                <w:noProof/>
                <w:sz w:val="20"/>
                <w:szCs w:val="20"/>
              </w:rPr>
              <w:t>LIN CHEN CHAN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B3DFE">
              <w:rPr>
                <w:rFonts w:ascii="Arial" w:hAnsi="Arial" w:cs="Arial"/>
                <w:sz w:val="20"/>
                <w:szCs w:val="20"/>
              </w:rPr>
              <w:t xml:space="preserve">por oportunidade de sua aposentadoria no serviço público municipal. </w:t>
            </w:r>
          </w:p>
        </w:tc>
      </w:tr>
    </w:tbl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C58D3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>
        <w:rPr>
          <w:rFonts w:ascii="Arial" w:hAnsi="Arial" w:cs="Arial"/>
        </w:rPr>
        <w:t xml:space="preserve">a </w:t>
      </w:r>
      <w:r w:rsidRPr="006B2CD7">
        <w:rPr>
          <w:rFonts w:ascii="Arial" w:hAnsi="Arial" w:cs="Arial"/>
          <w:noProof/>
        </w:rPr>
        <w:t>LIN CHEN CHAN</w:t>
      </w:r>
      <w:r>
        <w:rPr>
          <w:rFonts w:ascii="Arial" w:hAnsi="Arial" w:cs="Arial"/>
        </w:rPr>
        <w:t xml:space="preserve"> por oportunidade de sua aposentadoria no serviço público municipal.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Aproveitamos a ocasião para prestarmos nossos sinceros agradecimentos pelos relevantes serviços prestados ao Município.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C58D3" w:rsidRPr="00BF791A" w:rsidRDefault="00FC58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11 de fevereiro de 2015.</w:t>
      </w: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Default="00FC58D3" w:rsidP="009B3D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58D3" w:rsidRPr="009B3DFE" w:rsidRDefault="00FC58D3" w:rsidP="009B3DFE">
      <w:pPr>
        <w:jc w:val="center"/>
        <w:rPr>
          <w:rFonts w:ascii="Arial" w:hAnsi="Arial" w:cs="Arial"/>
          <w:b/>
        </w:rPr>
      </w:pPr>
      <w:r w:rsidRPr="009B3DFE">
        <w:rPr>
          <w:rFonts w:ascii="Arial" w:hAnsi="Arial" w:cs="Arial"/>
          <w:b/>
        </w:rPr>
        <w:t>ANA LINO</w:t>
      </w:r>
    </w:p>
    <w:p w:rsidR="00FC58D3" w:rsidRPr="009B3DFE" w:rsidRDefault="00FC58D3" w:rsidP="009B3DFE">
      <w:pPr>
        <w:jc w:val="center"/>
        <w:rPr>
          <w:rFonts w:ascii="Arial" w:hAnsi="Arial" w:cs="Arial"/>
        </w:rPr>
      </w:pPr>
      <w:r w:rsidRPr="009B3DFE">
        <w:rPr>
          <w:rFonts w:ascii="Arial" w:hAnsi="Arial" w:cs="Arial"/>
        </w:rPr>
        <w:t>Vereadora – PMDB</w:t>
      </w:r>
    </w:p>
    <w:p w:rsidR="00FC58D3" w:rsidRDefault="00FC58D3" w:rsidP="009B3DFE">
      <w:pPr>
        <w:tabs>
          <w:tab w:val="left" w:pos="6480"/>
        </w:tabs>
        <w:jc w:val="center"/>
        <w:rPr>
          <w:rFonts w:ascii="Arial" w:hAnsi="Arial"/>
        </w:rPr>
        <w:sectPr w:rsidR="00FC58D3" w:rsidSect="00FC58D3">
          <w:headerReference w:type="default" r:id="rId26"/>
          <w:footerReference w:type="default" r:id="rId27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9B3DFE">
        <w:rPr>
          <w:rFonts w:ascii="Arial" w:hAnsi="Arial"/>
        </w:rPr>
        <w:t>2ª Secretária</w:t>
      </w:r>
    </w:p>
    <w:p w:rsidR="00FC58D3" w:rsidRPr="009B3DFE" w:rsidRDefault="00FC58D3" w:rsidP="009B3DFE">
      <w:pPr>
        <w:tabs>
          <w:tab w:val="left" w:pos="6480"/>
        </w:tabs>
        <w:jc w:val="center"/>
        <w:rPr>
          <w:rFonts w:ascii="Arial" w:hAnsi="Arial"/>
        </w:rPr>
      </w:pPr>
    </w:p>
    <w:sectPr w:rsidR="00FC58D3" w:rsidRPr="009B3DFE" w:rsidSect="00FC58D3">
      <w:headerReference w:type="default" r:id="rId28"/>
      <w:footerReference w:type="default" r:id="rId29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A95" w:rsidRDefault="00973A95">
      <w:r>
        <w:separator/>
      </w:r>
    </w:p>
  </w:endnote>
  <w:endnote w:type="continuationSeparator" w:id="0">
    <w:p w:rsidR="00973A95" w:rsidRDefault="00973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667" w:rsidRDefault="0073266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A95" w:rsidRDefault="00973A95">
      <w:r>
        <w:separator/>
      </w:r>
    </w:p>
  </w:footnote>
  <w:footnote w:type="continuationSeparator" w:id="0">
    <w:p w:rsidR="00973A95" w:rsidRDefault="00973A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EB04D6" w:rsidRDefault="00FC58D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C58D3" w:rsidRPr="00EB04D6" w:rsidRDefault="00FC58D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F73DA3" w:rsidRDefault="00FC58D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C58D3" w:rsidRPr="00F73DA3" w:rsidRDefault="00FC58D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C58D3" w:rsidRPr="00F73DA3" w:rsidRDefault="00FC58D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C58D3" w:rsidRPr="00F73DA3" w:rsidRDefault="00FC58D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70124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3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EB04D6" w:rsidRDefault="00FC58D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0;text-align:left;margin-left:436.1pt;margin-top:27.5pt;width:41.95pt;height:9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UyRsgIAALE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" o:allowincell="f" filled="f" stroked="f">
              <v:textbox inset="0,0,0,0">
                <w:txbxContent>
                  <w:p w:rsidR="00FC58D3" w:rsidRPr="00EB04D6" w:rsidRDefault="00FC58D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70022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F73DA3" w:rsidRDefault="00FC58D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C58D3" w:rsidRPr="00F73DA3" w:rsidRDefault="00FC58D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45" type="#_x0000_t202" style="position:absolute;left:0;text-align:left;margin-left:80.8pt;margin-top:7.65pt;width:394pt;height:43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CbMdGP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FC58D3" w:rsidRPr="00F73DA3" w:rsidRDefault="00FC58D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C58D3" w:rsidRPr="00F73DA3" w:rsidRDefault="00FC58D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0227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3" name="Imagem 3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667" w:rsidRDefault="00732667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2667" w:rsidRPr="00EB04D6" w:rsidRDefault="0073266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EfFsAIAALA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gw3JSwYt7K6hEU&#10;rCQoDMQIYw+MRqqfGPUwQjKsf+yJohjxjwJegZ03k6EmYzsZRJRwNcMGo9Fcm3Eu7TvFdg0gj+9M&#10;yBt4KTVzKj5ncXxfMBYcmeMIs3Pn+b/zOg/a1W8A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N0cR8W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732667" w:rsidRPr="00EB04D6" w:rsidRDefault="0073266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2667" w:rsidRPr="00F73DA3" w:rsidRDefault="0073266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32667" w:rsidRPr="00F73DA3" w:rsidRDefault="0073266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4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Lb4ynr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32667" w:rsidRPr="00F73DA3" w:rsidRDefault="0073266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32667" w:rsidRPr="00F73DA3" w:rsidRDefault="0073266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848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EB04D6" w:rsidRDefault="00FC58D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e9zkO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FC58D3" w:rsidRPr="00EB04D6" w:rsidRDefault="00FC58D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745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F73DA3" w:rsidRDefault="00FC58D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C58D3" w:rsidRPr="00F73DA3" w:rsidRDefault="00FC58D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Dg3UJP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FC58D3" w:rsidRPr="00F73DA3" w:rsidRDefault="00FC58D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C58D3" w:rsidRPr="00F73DA3" w:rsidRDefault="00FC58D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950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9" name="Imagem 9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257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EB04D6" w:rsidRDefault="00FC58D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27.5pt;width:41.95pt;height:9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z8crwIAALA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yEs/HK8CAACw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FC58D3" w:rsidRPr="00EB04D6" w:rsidRDefault="00FC58D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155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F73DA3" w:rsidRDefault="00FC58D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C58D3" w:rsidRPr="00F73DA3" w:rsidRDefault="00FC58D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7.65pt;width:394pt;height:43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QpA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bI0KQ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C58D3" w:rsidRPr="00F73DA3" w:rsidRDefault="00FC58D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C58D3" w:rsidRPr="00F73DA3" w:rsidRDefault="00FC58D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7360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EB04D6" w:rsidRDefault="00FC58D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5Udda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FC58D3" w:rsidRPr="00EB04D6" w:rsidRDefault="00FC58D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564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F73DA3" w:rsidRDefault="00FC58D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C58D3" w:rsidRPr="00F73DA3" w:rsidRDefault="00FC58D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Ev2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GFYS/a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FC58D3" w:rsidRPr="00F73DA3" w:rsidRDefault="00FC58D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C58D3" w:rsidRPr="00F73DA3" w:rsidRDefault="00FC58D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77696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5" name="Imagem 15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8076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EB04D6" w:rsidRDefault="00FC58D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436.1pt;margin-top:27.5pt;width:41.95pt;height: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R6T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P7tHpO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FC58D3" w:rsidRPr="00EB04D6" w:rsidRDefault="00FC58D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974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F73DA3" w:rsidRDefault="00FC58D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C58D3" w:rsidRPr="00F73DA3" w:rsidRDefault="00FC58D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5" type="#_x0000_t202" style="position:absolute;left:0;text-align:left;margin-left:80.8pt;margin-top:7.65pt;width:394pt;height:43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9yt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DcD3K2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FC58D3" w:rsidRPr="00F73DA3" w:rsidRDefault="00FC58D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C58D3" w:rsidRPr="00F73DA3" w:rsidRDefault="00FC58D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8179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8" name="Imagem 1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8486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EB04D6" w:rsidRDefault="00FC58D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436.1pt;margin-top:27.5pt;width:41.95pt;height:9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VDMsAIAALE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LL1UMywAgAAsQ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FC58D3" w:rsidRPr="00EB04D6" w:rsidRDefault="00FC58D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8384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2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F73DA3" w:rsidRDefault="00FC58D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C58D3" w:rsidRPr="00F73DA3" w:rsidRDefault="00FC58D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left:0;text-align:left;margin-left:80.8pt;margin-top:7.65pt;width:394pt;height:43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DRbvhz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FC58D3" w:rsidRPr="00F73DA3" w:rsidRDefault="00FC58D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C58D3" w:rsidRPr="00F73DA3" w:rsidRDefault="00FC58D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858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1" name="Imagem 2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8896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EB04D6" w:rsidRDefault="00FC58D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0;text-align:left;margin-left:436.1pt;margin-top:27.5pt;width:41.95pt;height:9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7J/sAIAALE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ABPsn+wAgAAsQ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FC58D3" w:rsidRPr="00EB04D6" w:rsidRDefault="00FC58D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87936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2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F73DA3" w:rsidRDefault="00FC58D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C58D3" w:rsidRPr="00F73DA3" w:rsidRDefault="00FC58D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9" type="#_x0000_t202" style="position:absolute;left:0;text-align:left;margin-left:80.8pt;margin-top:7.65pt;width:394pt;height:43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AXEHmR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FC58D3" w:rsidRPr="00F73DA3" w:rsidRDefault="00FC58D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C58D3" w:rsidRPr="00F73DA3" w:rsidRDefault="00FC58D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89984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4" name="Imagem 2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93056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EB04D6" w:rsidRDefault="00FC58D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436.1pt;margin-top:27.5pt;width:41.95pt;height:9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76SsQIAALE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DEH76SsQIAALE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FC58D3" w:rsidRPr="00EB04D6" w:rsidRDefault="00FC58D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9203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2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F73DA3" w:rsidRDefault="00FC58D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C58D3" w:rsidRPr="00F73DA3" w:rsidRDefault="00FC58D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41" type="#_x0000_t202" style="position:absolute;left:0;text-align:left;margin-left:80.8pt;margin-top:7.65pt;width:394pt;height:43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AclYtt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FC58D3" w:rsidRPr="00F73DA3" w:rsidRDefault="00FC58D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C58D3" w:rsidRPr="00F73DA3" w:rsidRDefault="00FC58D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94080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7" name="Imagem 27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8D3" w:rsidRDefault="00FC58D3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97152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EB04D6" w:rsidRDefault="00FC58D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0;text-align:left;margin-left:436.1pt;margin-top:27.5pt;width:41.95pt;height:9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0DIsQIAALE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b40DIsQIAALE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FC58D3" w:rsidRPr="00EB04D6" w:rsidRDefault="00FC58D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96128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C58D3" w:rsidRPr="00F73DA3" w:rsidRDefault="00FC58D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C58D3" w:rsidRPr="00F73DA3" w:rsidRDefault="00FC58D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43" type="#_x0000_t202" style="position:absolute;left:0;text-align:left;margin-left:80.8pt;margin-top:7.65pt;width:394pt;height:43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AbgylzsgIAALI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FC58D3" w:rsidRPr="00F73DA3" w:rsidRDefault="00FC58D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C58D3" w:rsidRPr="00F73DA3" w:rsidRDefault="00FC58D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98176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0" name="Imagem 30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010F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2667"/>
    <w:rsid w:val="0073407F"/>
    <w:rsid w:val="00775A1B"/>
    <w:rsid w:val="00783F27"/>
    <w:rsid w:val="007F75CA"/>
    <w:rsid w:val="0080197E"/>
    <w:rsid w:val="00877E50"/>
    <w:rsid w:val="008909A4"/>
    <w:rsid w:val="008A0EB2"/>
    <w:rsid w:val="00973A95"/>
    <w:rsid w:val="009768E6"/>
    <w:rsid w:val="009A2ABD"/>
    <w:rsid w:val="009B207E"/>
    <w:rsid w:val="009B32F8"/>
    <w:rsid w:val="009B3DFE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8D3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microsoft.com/office/2007/relationships/stylesWithEffects" Target="stylesWithEffect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10</Pages>
  <Words>1217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2015-02-10T14:27:00Z</dcterms:created>
  <dcterms:modified xsi:type="dcterms:W3CDTF">2015-02-10T14:27:00Z</dcterms:modified>
</cp:coreProperties>
</file>