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67CCF">
        <w:rPr>
          <w:rFonts w:ascii="Arial" w:hAnsi="Arial" w:cs="Arial"/>
          <w:b/>
          <w:caps/>
          <w:sz w:val="28"/>
          <w:szCs w:val="28"/>
        </w:rPr>
        <w:t>145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667CCF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67CCF" w:rsidP="00667CC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7CCF">
              <w:rPr>
                <w:rFonts w:ascii="Arial" w:hAnsi="Arial" w:cs="Arial"/>
                <w:sz w:val="20"/>
                <w:szCs w:val="20"/>
              </w:rPr>
              <w:t xml:space="preserve">Moção Congratulatória ao jovem estudante jacareiense Pedro Henrique Florentino Marques pelo sucesso no vestibular da USP de Ribeirão Preto, no qual obteve a 2ª colocação para o Curso de Ciências </w:t>
            </w:r>
            <w:proofErr w:type="gramStart"/>
            <w:r w:rsidRPr="00667CCF">
              <w:rPr>
                <w:rFonts w:ascii="Arial" w:hAnsi="Arial" w:cs="Arial"/>
                <w:sz w:val="20"/>
                <w:szCs w:val="20"/>
              </w:rPr>
              <w:t>Contábeis.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667CCF" w:rsidRPr="00667CCF">
        <w:rPr>
          <w:rFonts w:ascii="Arial" w:hAnsi="Arial" w:cs="Arial"/>
        </w:rPr>
        <w:t>ao jovem estudante jacareiense Pedro Henrique Florentino Marques pelo sucesso no vestibular da USP de Ribeirão Preto, no qual obteve a 2ª colocação para o Curso de Ciências Contábeis.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667CC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67CCF">
        <w:rPr>
          <w:rFonts w:ascii="Arial" w:hAnsi="Arial" w:cs="Arial"/>
        </w:rPr>
        <w:t>20 de fevereiro de 2015.</w:t>
      </w:r>
    </w:p>
    <w:p w:rsidR="00667CCF" w:rsidRDefault="00667CCF" w:rsidP="00667CC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7CCF" w:rsidRDefault="00667CCF" w:rsidP="00667CC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7CCF" w:rsidRDefault="00667CCF" w:rsidP="00667CC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67CCF" w:rsidRPr="00667CCF" w:rsidRDefault="00667CCF" w:rsidP="00667CCF">
      <w:pPr>
        <w:jc w:val="center"/>
        <w:rPr>
          <w:rFonts w:ascii="Arial" w:hAnsi="Arial"/>
          <w:b/>
        </w:rPr>
      </w:pPr>
      <w:r w:rsidRPr="00667CCF">
        <w:rPr>
          <w:rFonts w:ascii="Arial" w:hAnsi="Arial"/>
          <w:b/>
        </w:rPr>
        <w:t>ITAMAR ALVES</w:t>
      </w:r>
    </w:p>
    <w:p w:rsidR="00667CCF" w:rsidRPr="00667CCF" w:rsidRDefault="00667CCF" w:rsidP="00667CCF">
      <w:pPr>
        <w:jc w:val="center"/>
        <w:rPr>
          <w:rFonts w:ascii="Arial" w:hAnsi="Arial"/>
        </w:rPr>
      </w:pPr>
      <w:r w:rsidRPr="00667CCF">
        <w:rPr>
          <w:rFonts w:ascii="Arial" w:hAnsi="Arial"/>
        </w:rPr>
        <w:t>Vereador - PDT</w:t>
      </w:r>
    </w:p>
    <w:p w:rsidR="00667CCF" w:rsidRPr="002A7434" w:rsidRDefault="00667CCF" w:rsidP="00667CC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667CCF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9B" w:rsidRDefault="00CE349B">
      <w:r>
        <w:separator/>
      </w:r>
    </w:p>
  </w:endnote>
  <w:endnote w:type="continuationSeparator" w:id="0">
    <w:p w:rsidR="00CE349B" w:rsidRDefault="00CE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9B" w:rsidRDefault="00CE349B">
      <w:r>
        <w:separator/>
      </w:r>
    </w:p>
  </w:footnote>
  <w:footnote w:type="continuationSeparator" w:id="0">
    <w:p w:rsidR="00CE349B" w:rsidRDefault="00CE3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67CCF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349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129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2015-02-19T11:38:00Z</dcterms:created>
  <dcterms:modified xsi:type="dcterms:W3CDTF">2015-02-19T11:38:00Z</dcterms:modified>
</cp:coreProperties>
</file>