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6124C">
        <w:rPr>
          <w:rFonts w:ascii="Arial" w:hAnsi="Arial" w:cs="Arial"/>
          <w:b/>
          <w:caps/>
          <w:sz w:val="28"/>
          <w:szCs w:val="28"/>
        </w:rPr>
        <w:t>171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96124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96124C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124C">
              <w:rPr>
                <w:rFonts w:ascii="Arial" w:hAnsi="Arial" w:cs="Arial"/>
                <w:sz w:val="20"/>
                <w:szCs w:val="20"/>
              </w:rPr>
              <w:t>Moção Congratulatória à Professora de Artes Luciana Marinho pela exposição de Coleção de Máscaras Venezianas.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96124C">
        <w:rPr>
          <w:rFonts w:ascii="Arial" w:hAnsi="Arial" w:cs="Arial"/>
        </w:rPr>
        <w:t xml:space="preserve"> </w:t>
      </w:r>
      <w:r w:rsidR="0096124C" w:rsidRPr="0096124C">
        <w:rPr>
          <w:rFonts w:ascii="Arial" w:hAnsi="Arial" w:cs="Arial"/>
        </w:rPr>
        <w:t>à Professora de Artes Luciana Marinho pela exposição de Coleção de Máscaras Venezianas.</w:t>
      </w:r>
    </w:p>
    <w:p w:rsidR="0096124C" w:rsidRPr="00BF791A" w:rsidRDefault="0096124C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Realizada entre os dias 7 e 28 de fevereiro no MAV – Museu de Antropologia do Vale do Paraíba, a mostra </w:t>
      </w:r>
      <w:r w:rsidR="007B5243">
        <w:rPr>
          <w:rFonts w:ascii="Arial" w:hAnsi="Arial" w:cs="Arial"/>
        </w:rPr>
        <w:t>conta com 27</w:t>
      </w:r>
      <w:r w:rsidR="00DE7C97">
        <w:rPr>
          <w:rFonts w:ascii="Arial" w:hAnsi="Arial" w:cs="Arial"/>
        </w:rPr>
        <w:t xml:space="preserve"> peças</w:t>
      </w:r>
      <w:r w:rsidR="00785EA4">
        <w:rPr>
          <w:rFonts w:ascii="Arial" w:hAnsi="Arial" w:cs="Arial"/>
        </w:rPr>
        <w:t>,</w:t>
      </w:r>
      <w:r w:rsidR="007B5243">
        <w:rPr>
          <w:rFonts w:ascii="Arial" w:hAnsi="Arial" w:cs="Arial"/>
        </w:rPr>
        <w:t xml:space="preserve"> </w:t>
      </w:r>
      <w:r w:rsidR="00785EA4">
        <w:rPr>
          <w:rFonts w:ascii="Arial" w:hAnsi="Arial" w:cs="Arial"/>
        </w:rPr>
        <w:t>i</w:t>
      </w:r>
      <w:r w:rsidR="007B5243">
        <w:rPr>
          <w:rFonts w:ascii="Arial" w:hAnsi="Arial" w:cs="Arial"/>
        </w:rPr>
        <w:t>nspiradas nas máscaras utilizadas no tradicional carnaval de Veneza, na Itália</w:t>
      </w:r>
      <w:r w:rsidR="00785EA4">
        <w:rPr>
          <w:rFonts w:ascii="Arial" w:hAnsi="Arial" w:cs="Arial"/>
        </w:rPr>
        <w:t>, combinadas a um estilo brasileiro, com o uso de plumas e outros adereços.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DE7C9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E7C97">
        <w:rPr>
          <w:rFonts w:ascii="Arial" w:hAnsi="Arial" w:cs="Arial"/>
        </w:rPr>
        <w:t>20 de fevereiro de 2015.</w:t>
      </w:r>
    </w:p>
    <w:p w:rsidR="00DE7C97" w:rsidRDefault="00DE7C97" w:rsidP="00DE7C9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7C97" w:rsidRDefault="00DE7C97" w:rsidP="00DE7C9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7C97" w:rsidRDefault="00DE7C97" w:rsidP="00DE7C9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E7C97" w:rsidRPr="00DE7C97" w:rsidRDefault="00DE7C97" w:rsidP="00DE7C97">
      <w:pPr>
        <w:jc w:val="center"/>
        <w:rPr>
          <w:rFonts w:ascii="Arial" w:hAnsi="Arial"/>
          <w:b/>
        </w:rPr>
      </w:pPr>
      <w:r w:rsidRPr="00DE7C97">
        <w:rPr>
          <w:rFonts w:ascii="Arial" w:hAnsi="Arial"/>
          <w:b/>
        </w:rPr>
        <w:t>EDINHO GUEDES</w:t>
      </w:r>
    </w:p>
    <w:p w:rsidR="00DE7C97" w:rsidRPr="00DE7C97" w:rsidRDefault="00DE7C97" w:rsidP="00DE7C97">
      <w:pPr>
        <w:jc w:val="center"/>
        <w:rPr>
          <w:rFonts w:ascii="Arial" w:hAnsi="Arial"/>
        </w:rPr>
      </w:pPr>
      <w:r w:rsidRPr="00DE7C97">
        <w:rPr>
          <w:rFonts w:ascii="Arial" w:hAnsi="Arial"/>
        </w:rPr>
        <w:t>Vereador – PMDB</w:t>
      </w:r>
    </w:p>
    <w:p w:rsidR="00DE7C97" w:rsidRPr="002A7434" w:rsidRDefault="00DE7C97" w:rsidP="00DE7C9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sectPr w:rsidR="00DE7C97" w:rsidRPr="002A7434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941" w:rsidRDefault="00546941">
      <w:r>
        <w:separator/>
      </w:r>
    </w:p>
  </w:endnote>
  <w:endnote w:type="continuationSeparator" w:id="0">
    <w:p w:rsidR="00546941" w:rsidRDefault="00546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941" w:rsidRDefault="00546941">
      <w:r>
        <w:separator/>
      </w:r>
    </w:p>
  </w:footnote>
  <w:footnote w:type="continuationSeparator" w:id="0">
    <w:p w:rsidR="00546941" w:rsidRDefault="00546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46941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85EA4"/>
    <w:rsid w:val="007B5243"/>
    <w:rsid w:val="007F75CA"/>
    <w:rsid w:val="0080197E"/>
    <w:rsid w:val="00877E50"/>
    <w:rsid w:val="008909A4"/>
    <w:rsid w:val="008A0EB2"/>
    <w:rsid w:val="0096124C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DE7C97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1</Pages>
  <Words>143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2015-02-19T12:45:00Z</dcterms:created>
  <dcterms:modified xsi:type="dcterms:W3CDTF">2015-02-19T12:45:00Z</dcterms:modified>
</cp:coreProperties>
</file>