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A9" w:rsidRPr="00CD39EB" w:rsidRDefault="00915737" w:rsidP="003F4DA9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  <w:sz w:val="28"/>
          <w:szCs w:val="28"/>
        </w:rPr>
      </w:pPr>
      <w:r w:rsidRPr="00CD39EB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595CEF">
        <w:rPr>
          <w:rFonts w:ascii="Arial" w:hAnsi="Arial" w:cs="Arial"/>
          <w:sz w:val="28"/>
          <w:szCs w:val="28"/>
        </w:rPr>
        <w:t xml:space="preserve">a colocação </w:t>
      </w:r>
      <w:bookmarkStart w:id="0" w:name="_GoBack"/>
      <w:bookmarkEnd w:id="0"/>
      <w:r w:rsidR="00595CEF">
        <w:rPr>
          <w:rFonts w:ascii="Arial" w:hAnsi="Arial" w:cs="Arial"/>
          <w:sz w:val="28"/>
          <w:szCs w:val="28"/>
        </w:rPr>
        <w:t xml:space="preserve">de faixa </w:t>
      </w:r>
      <w:r w:rsidR="003F4DA9" w:rsidRPr="00CD39EB">
        <w:rPr>
          <w:rFonts w:ascii="Arial" w:hAnsi="Arial" w:cs="Arial"/>
          <w:sz w:val="28"/>
          <w:szCs w:val="28"/>
        </w:rPr>
        <w:t>de pedestre na Av. Siqueira Campos – Centro, na altura do nº 403.</w:t>
      </w:r>
    </w:p>
    <w:p w:rsidR="00CD39EB" w:rsidRDefault="00CD39EB" w:rsidP="00CD39EB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CD39EB" w:rsidRDefault="00CD39EB" w:rsidP="00CD39EB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CD39EB" w:rsidRPr="00CD39EB" w:rsidRDefault="00CD39EB" w:rsidP="00CD39EB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3F4DA9">
        <w:rPr>
          <w:rFonts w:ascii="Arial" w:hAnsi="Arial" w:cs="Arial"/>
          <w:b/>
          <w:caps/>
          <w:color w:val="000000"/>
          <w:sz w:val="18"/>
          <w:szCs w:val="18"/>
        </w:rPr>
        <w:t>04/03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A20" w:rsidRDefault="00ED0A20">
      <w:r>
        <w:separator/>
      </w:r>
    </w:p>
  </w:endnote>
  <w:endnote w:type="continuationSeparator" w:id="0">
    <w:p w:rsidR="00ED0A20" w:rsidRDefault="00ED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A9" w:rsidRDefault="003F4DA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A9" w:rsidRDefault="003F4DA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A20" w:rsidRDefault="00ED0A20">
      <w:r>
        <w:separator/>
      </w:r>
    </w:p>
  </w:footnote>
  <w:footnote w:type="continuationSeparator" w:id="0">
    <w:p w:rsidR="00ED0A20" w:rsidRDefault="00ED0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A9" w:rsidRDefault="003F4DA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CDA2C0" wp14:editId="4AE9A2A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F112F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F112F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1A0BC" wp14:editId="3F500B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CD1AC8E" wp14:editId="12D5B80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3F4DA9">
      <w:rPr>
        <w:rFonts w:ascii="Arial" w:hAnsi="Arial" w:cs="Arial"/>
        <w:b/>
      </w:rPr>
      <w:t>210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3F4DA9">
      <w:rPr>
        <w:rFonts w:ascii="Arial" w:hAnsi="Arial" w:cs="Arial"/>
        <w:b/>
      </w:rPr>
      <w:t>04/03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B693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B693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DA9" w:rsidRDefault="003F4DA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B693F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0CFE"/>
    <w:rsid w:val="003D2C8A"/>
    <w:rsid w:val="003E3DA0"/>
    <w:rsid w:val="003F4DA9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42BC4"/>
    <w:rsid w:val="00552CA1"/>
    <w:rsid w:val="00555AA1"/>
    <w:rsid w:val="00557871"/>
    <w:rsid w:val="00587A9A"/>
    <w:rsid w:val="0059314E"/>
    <w:rsid w:val="00595CEF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36C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1AAC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A5BD8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011A"/>
    <w:rsid w:val="00CC23CB"/>
    <w:rsid w:val="00CD199C"/>
    <w:rsid w:val="00CD1F51"/>
    <w:rsid w:val="00CD39EB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0A20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12F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F4D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F4D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11</TotalTime>
  <Pages>1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178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8</cp:revision>
  <cp:lastPrinted>2015-03-03T17:01:00Z</cp:lastPrinted>
  <dcterms:created xsi:type="dcterms:W3CDTF">2015-02-25T19:56:00Z</dcterms:created>
  <dcterms:modified xsi:type="dcterms:W3CDTF">2015-03-03T17:01:00Z</dcterms:modified>
</cp:coreProperties>
</file>