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1FBB">
        <w:rPr>
          <w:rFonts w:ascii="Arial" w:hAnsi="Arial" w:cs="Arial"/>
          <w:b/>
          <w:caps/>
          <w:sz w:val="28"/>
          <w:szCs w:val="28"/>
        </w:rPr>
        <w:t>229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DC1FBB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C1FB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FBB">
              <w:rPr>
                <w:rFonts w:ascii="Arial" w:hAnsi="Arial" w:cs="Arial"/>
                <w:sz w:val="20"/>
                <w:szCs w:val="20"/>
              </w:rPr>
              <w:t>À JTU - Jacareí Transporte Urbano Ltda., solicitando providências urgentes quanto à falta de cobertura em pontos de ônibus e à superlotação nos ônibus da empresa.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43127" w:rsidRDefault="00DC1FBB" w:rsidP="00C4312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Recebemos nesta Casa Legislativa reclamações constantes por parte dos munícipes, que se mostram insatisfeitos com a qualidade dos serviços prestados pela empresa responsável pelo transporte público de Jacareí.</w:t>
      </w:r>
      <w:r w:rsidR="00C43127">
        <w:rPr>
          <w:rFonts w:ascii="Arial" w:hAnsi="Arial" w:cs="Arial"/>
        </w:rPr>
        <w:t xml:space="preserve"> As queixas mais comuns são da falta de coberturas nos pontos de ônibus e da superlotação dos coletivos.</w:t>
      </w:r>
    </w:p>
    <w:p w:rsidR="00C43127" w:rsidRPr="00DC1FBB" w:rsidRDefault="00C43127" w:rsidP="00C4312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Ressaltamos que a tarifa foi recentemente reajustada para R$ 3,40 (três reais e quarenta centavos), valor este não justificado pela falta de investimento por parte da empresa na busca </w:t>
      </w:r>
      <w:r w:rsidR="00043010">
        <w:rPr>
          <w:rFonts w:ascii="Arial" w:hAnsi="Arial" w:cs="Arial"/>
        </w:rPr>
        <w:t xml:space="preserve">do aprimoramento dos serviços prestados à população. </w:t>
      </w:r>
    </w:p>
    <w:p w:rsidR="00691CF5" w:rsidRPr="00691CF5" w:rsidRDefault="00CB636E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B636E">
        <w:rPr>
          <w:rFonts w:ascii="Arial" w:hAnsi="Arial" w:cs="Arial"/>
        </w:rPr>
        <w:t xml:space="preserve">Assim,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seja oficiado </w:t>
      </w:r>
      <w:r w:rsidR="00DC1FBB">
        <w:rPr>
          <w:rFonts w:ascii="Arial" w:hAnsi="Arial" w:cs="Arial"/>
        </w:rPr>
        <w:t xml:space="preserve">à </w:t>
      </w:r>
      <w:r w:rsidR="00DC1FBB" w:rsidRPr="00DC1FBB">
        <w:rPr>
          <w:rFonts w:ascii="Arial" w:hAnsi="Arial" w:cs="Arial"/>
        </w:rPr>
        <w:t xml:space="preserve">JTU - Jacareí Transporte Urbano Ltda. solicitando providências </w:t>
      </w:r>
      <w:r w:rsidR="00DC1FBB" w:rsidRPr="00DC1FBB">
        <w:rPr>
          <w:rFonts w:ascii="Arial" w:hAnsi="Arial" w:cs="Arial"/>
          <w:u w:val="single"/>
        </w:rPr>
        <w:t>urgentes</w:t>
      </w:r>
      <w:r w:rsidR="00DC1FBB" w:rsidRPr="00DC1FBB">
        <w:rPr>
          <w:rFonts w:ascii="Arial" w:hAnsi="Arial" w:cs="Arial"/>
        </w:rPr>
        <w:t xml:space="preserve"> quanto à falta de </w:t>
      </w:r>
      <w:r w:rsidR="00DC1FBB">
        <w:rPr>
          <w:rFonts w:ascii="Arial" w:hAnsi="Arial" w:cs="Arial"/>
        </w:rPr>
        <w:t>abrigos</w:t>
      </w:r>
      <w:r w:rsidR="00DC1FBB" w:rsidRPr="00DC1FBB">
        <w:rPr>
          <w:rFonts w:ascii="Arial" w:hAnsi="Arial" w:cs="Arial"/>
        </w:rPr>
        <w:t xml:space="preserve"> em pontos de ônibus e à superlotação nos </w:t>
      </w:r>
      <w:r w:rsidR="00DC1FBB">
        <w:rPr>
          <w:rFonts w:ascii="Arial" w:hAnsi="Arial" w:cs="Arial"/>
        </w:rPr>
        <w:t>coletivos</w:t>
      </w:r>
      <w:r w:rsidR="00DC1FBB" w:rsidRPr="00DC1FBB">
        <w:rPr>
          <w:rFonts w:ascii="Arial" w:hAnsi="Arial" w:cs="Arial"/>
        </w:rPr>
        <w:t xml:space="preserve"> da empresa</w:t>
      </w:r>
      <w:r w:rsidR="00691CF5" w:rsidRPr="00691CF5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CB636E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Sem mais</w:t>
      </w:r>
      <w:bookmarkStart w:id="0" w:name="_GoBack"/>
      <w:bookmarkEnd w:id="0"/>
      <w:r w:rsidR="00691CF5" w:rsidRPr="00691CF5">
        <w:rPr>
          <w:rFonts w:ascii="Arial" w:hAnsi="Arial" w:cs="Arial"/>
        </w:rPr>
        <w:t>, mui respeitosamente recorremos à compreensão e aos préstimos dess</w:t>
      </w:r>
      <w:r w:rsidR="00DC1FBB">
        <w:rPr>
          <w:rFonts w:ascii="Arial" w:hAnsi="Arial" w:cs="Arial"/>
        </w:rPr>
        <w:t>a Empresa</w:t>
      </w:r>
      <w:r w:rsidR="00691CF5"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DC1F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DC1FBB">
        <w:rPr>
          <w:rFonts w:ascii="Arial" w:hAnsi="Arial" w:cs="Arial"/>
        </w:rPr>
        <w:t>4</w:t>
      </w:r>
      <w:proofErr w:type="gramEnd"/>
      <w:r w:rsidR="00DC1FBB">
        <w:rPr>
          <w:rFonts w:ascii="Arial" w:hAnsi="Arial" w:cs="Arial"/>
        </w:rPr>
        <w:t xml:space="preserve"> de março de 2015.</w:t>
      </w:r>
    </w:p>
    <w:p w:rsidR="00DC1FBB" w:rsidRDefault="00DC1FBB" w:rsidP="00DC1F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1FBB" w:rsidRDefault="00DC1FBB" w:rsidP="00DC1F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1FBB" w:rsidRDefault="00DC1FBB" w:rsidP="00DC1F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1FBB" w:rsidRPr="00DC1FBB" w:rsidRDefault="00DC1FBB" w:rsidP="00DC1FBB">
      <w:pPr>
        <w:jc w:val="center"/>
        <w:rPr>
          <w:rFonts w:ascii="Arial" w:hAnsi="Arial"/>
          <w:b/>
          <w:smallCaps/>
        </w:rPr>
      </w:pPr>
      <w:r w:rsidRPr="00DC1FBB">
        <w:rPr>
          <w:rFonts w:ascii="Arial" w:hAnsi="Arial"/>
          <w:b/>
          <w:smallCaps/>
        </w:rPr>
        <w:t>VALMIR DO PARQUE MEIA LUA</w:t>
      </w:r>
    </w:p>
    <w:p w:rsidR="00DC1FBB" w:rsidRPr="00DC1FBB" w:rsidRDefault="00DC1FBB" w:rsidP="00DC1FBB">
      <w:pPr>
        <w:jc w:val="center"/>
        <w:rPr>
          <w:rFonts w:ascii="Arial" w:hAnsi="Arial"/>
        </w:rPr>
      </w:pPr>
      <w:r w:rsidRPr="00DC1FBB">
        <w:rPr>
          <w:rFonts w:ascii="Arial" w:hAnsi="Arial"/>
        </w:rPr>
        <w:t>Vereador – PSD</w:t>
      </w:r>
    </w:p>
    <w:sectPr w:rsidR="00DC1FBB" w:rsidRPr="00DC1FB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895" w:rsidRDefault="00FD1895">
      <w:r>
        <w:separator/>
      </w:r>
    </w:p>
  </w:endnote>
  <w:endnote w:type="continuationSeparator" w:id="0">
    <w:p w:rsidR="00FD1895" w:rsidRDefault="00FD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895" w:rsidRDefault="00FD1895">
      <w:r>
        <w:separator/>
      </w:r>
    </w:p>
  </w:footnote>
  <w:footnote w:type="continuationSeparator" w:id="0">
    <w:p w:rsidR="00FD1895" w:rsidRDefault="00FD1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3010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2845"/>
    <w:rsid w:val="009768E6"/>
    <w:rsid w:val="0097745F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50AD3"/>
    <w:rsid w:val="00BA1565"/>
    <w:rsid w:val="00BD3C47"/>
    <w:rsid w:val="00BF791A"/>
    <w:rsid w:val="00C06BEA"/>
    <w:rsid w:val="00C36E68"/>
    <w:rsid w:val="00C43127"/>
    <w:rsid w:val="00C44D39"/>
    <w:rsid w:val="00CA759E"/>
    <w:rsid w:val="00CB2BAB"/>
    <w:rsid w:val="00CB636E"/>
    <w:rsid w:val="00D14EB1"/>
    <w:rsid w:val="00D2072E"/>
    <w:rsid w:val="00DB48F6"/>
    <w:rsid w:val="00DC1FB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D189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2014-12-11T13:13:00Z</cp:lastPrinted>
  <dcterms:created xsi:type="dcterms:W3CDTF">2015-03-02T19:22:00Z</dcterms:created>
  <dcterms:modified xsi:type="dcterms:W3CDTF">2015-03-03T12:07:00Z</dcterms:modified>
</cp:coreProperties>
</file>