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3EB3">
        <w:rPr>
          <w:rFonts w:ascii="Arial" w:hAnsi="Arial" w:cs="Arial"/>
          <w:b/>
          <w:caps/>
          <w:sz w:val="28"/>
          <w:szCs w:val="28"/>
        </w:rPr>
        <w:t>658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F3EB3" w:rsidP="00DF3E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z w:val="20"/>
                <w:szCs w:val="20"/>
              </w:rPr>
              <w:t xml:space="preserve">Congratula o judoca jacareiense </w:t>
            </w:r>
            <w:r w:rsidR="0012798D" w:rsidRPr="00DF3EB3">
              <w:rPr>
                <w:rFonts w:ascii="Arial" w:hAnsi="Arial" w:cs="Arial"/>
                <w:sz w:val="20"/>
                <w:szCs w:val="20"/>
              </w:rPr>
              <w:t>GUSTAVO MOREIRA</w:t>
            </w:r>
            <w:r w:rsidRPr="00DF3EB3">
              <w:rPr>
                <w:rFonts w:ascii="Arial" w:hAnsi="Arial" w:cs="Arial"/>
                <w:sz w:val="20"/>
                <w:szCs w:val="20"/>
              </w:rPr>
              <w:t>, do Clube Rodoviário de Judô, pela conquista de medalha de bronze no Campeonato Regional de Judô, vitória esta que lhe garantiu classificação para o Campeonato Estadual do Interior.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F3EB3" w:rsidRDefault="00BF791A" w:rsidP="00DF3E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DF3EB3">
        <w:rPr>
          <w:rFonts w:ascii="Arial" w:hAnsi="Arial" w:cs="Arial"/>
        </w:rPr>
        <w:t>a</w:t>
      </w:r>
      <w:r w:rsidR="00DF3EB3" w:rsidRPr="00DF3EB3">
        <w:rPr>
          <w:rFonts w:ascii="Arial" w:hAnsi="Arial" w:cs="Arial"/>
        </w:rPr>
        <w:t xml:space="preserve">o judoca jacareiense </w:t>
      </w:r>
      <w:r w:rsidR="0012798D" w:rsidRPr="00DF3EB3">
        <w:rPr>
          <w:rFonts w:ascii="Arial" w:hAnsi="Arial" w:cs="Arial"/>
        </w:rPr>
        <w:t>GUSTAVO MOREIRA</w:t>
      </w:r>
      <w:r w:rsidR="00DF3EB3" w:rsidRPr="00DF3EB3">
        <w:rPr>
          <w:rFonts w:ascii="Arial" w:hAnsi="Arial" w:cs="Arial"/>
        </w:rPr>
        <w:t>, do Clube Rodoviário de Judô, pela conquista de medalha de bronze no Campeonato Regional de Judô, vitória esta que lhe garantiu classificação para o Campeonato Estadual do Interior.</w:t>
      </w:r>
      <w:bookmarkStart w:id="0" w:name="_GoBack"/>
      <w:bookmarkEnd w:id="0"/>
    </w:p>
    <w:p w:rsidR="00DF3EB3" w:rsidRDefault="00DF3EB3" w:rsidP="00DF3E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que seu empenho e dedicação continuem conduzindo o esporte jacareiense a grandes conquistas.</w:t>
      </w:r>
    </w:p>
    <w:p w:rsidR="00BF791A" w:rsidRPr="00BF791A" w:rsidRDefault="00BF791A" w:rsidP="00DF3E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F3EB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3EB3">
        <w:rPr>
          <w:rFonts w:ascii="Arial" w:hAnsi="Arial" w:cs="Arial"/>
        </w:rPr>
        <w:t>28 de abril de 2015.</w:t>
      </w:r>
    </w:p>
    <w:p w:rsidR="00DF3EB3" w:rsidRDefault="00DF3EB3" w:rsidP="00DF3EB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3EB3" w:rsidRDefault="00DF3EB3" w:rsidP="00DF3EB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3EB3" w:rsidRDefault="00DF3EB3" w:rsidP="00DF3EB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3EB3" w:rsidRPr="00DF3EB3" w:rsidRDefault="00DF3EB3" w:rsidP="00DF3EB3">
      <w:pPr>
        <w:tabs>
          <w:tab w:val="left" w:pos="6480"/>
        </w:tabs>
        <w:jc w:val="center"/>
        <w:rPr>
          <w:rFonts w:ascii="Arial" w:hAnsi="Arial"/>
          <w:b/>
        </w:rPr>
      </w:pPr>
      <w:r w:rsidRPr="00DF3EB3">
        <w:rPr>
          <w:rFonts w:ascii="Arial" w:hAnsi="Arial"/>
          <w:b/>
        </w:rPr>
        <w:t>ROSE GASPAR</w:t>
      </w:r>
    </w:p>
    <w:p w:rsidR="00DF3EB3" w:rsidRPr="00DF3EB3" w:rsidRDefault="00DF3EB3" w:rsidP="00DF3EB3">
      <w:pPr>
        <w:tabs>
          <w:tab w:val="left" w:pos="6480"/>
        </w:tabs>
        <w:jc w:val="center"/>
        <w:rPr>
          <w:rFonts w:ascii="Arial" w:hAnsi="Arial"/>
        </w:rPr>
      </w:pPr>
      <w:r w:rsidRPr="00DF3EB3">
        <w:rPr>
          <w:rFonts w:ascii="Arial" w:hAnsi="Arial"/>
        </w:rPr>
        <w:t>Vereadora - PT</w:t>
      </w:r>
    </w:p>
    <w:p w:rsidR="00DF3EB3" w:rsidRPr="002A7434" w:rsidRDefault="00DF3EB3" w:rsidP="00DF3EB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DF3EB3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8F" w:rsidRDefault="0023568F">
      <w:r>
        <w:separator/>
      </w:r>
    </w:p>
  </w:endnote>
  <w:endnote w:type="continuationSeparator" w:id="0">
    <w:p w:rsidR="0023568F" w:rsidRDefault="0023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8F" w:rsidRDefault="0023568F">
      <w:r>
        <w:separator/>
      </w:r>
    </w:p>
  </w:footnote>
  <w:footnote w:type="continuationSeparator" w:id="0">
    <w:p w:rsidR="0023568F" w:rsidRDefault="00235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798D"/>
    <w:rsid w:val="0014591F"/>
    <w:rsid w:val="00172E81"/>
    <w:rsid w:val="00181CD2"/>
    <w:rsid w:val="001F13C3"/>
    <w:rsid w:val="00204ED7"/>
    <w:rsid w:val="0023568F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3EB3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2015-04-27T15:54:00Z</dcterms:created>
  <dcterms:modified xsi:type="dcterms:W3CDTF">2015-04-27T15:55:00Z</dcterms:modified>
</cp:coreProperties>
</file>