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097F34">
        <w:rPr>
          <w:rFonts w:ascii="Arial" w:hAnsi="Arial" w:cs="Arial"/>
          <w:b/>
          <w:caps/>
          <w:sz w:val="28"/>
          <w:szCs w:val="28"/>
        </w:rPr>
        <w:t xml:space="preserve"> 458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097F3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atleta MATHEUS DANIEL “Mathias” da Equipe do Jacareí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Rugby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/CCR Nova Dutra por figurar entre os indicados pela CBRU como atleta destaque no ano de 2014, bem como aos atletas M19 MATHEUS AUGUSTO, MATHEUS CRUZ, ROMEU KAUAN, THIAGO CARVALHO e WALTER NETO, os quais foram convocados para os treinos com a seleção juvenil, na cidade de São José dos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Campos.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97F34" w:rsidRPr="00097F34" w:rsidRDefault="00097F34" w:rsidP="00097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97F34">
        <w:rPr>
          <w:rFonts w:ascii="Arial" w:hAnsi="Arial" w:cs="Arial"/>
          <w:b/>
        </w:rPr>
        <w:t xml:space="preserve">REQUEREMOS, </w:t>
      </w:r>
      <w:r w:rsidRPr="00097F34">
        <w:rPr>
          <w:rFonts w:ascii="Arial" w:hAnsi="Arial" w:cs="Arial"/>
        </w:rPr>
        <w:t xml:space="preserve">cumpridas as formalidades regimentais, seja inserida na Ata dos nossos trabalhos desta Sessão uma Moção Congratulatória ao atleta MATHEUS DANIEL “Mathias” da Equipe do Jacareí </w:t>
      </w:r>
      <w:proofErr w:type="spellStart"/>
      <w:r w:rsidRPr="00097F34">
        <w:rPr>
          <w:rFonts w:ascii="Arial" w:hAnsi="Arial" w:cs="Arial"/>
        </w:rPr>
        <w:t>Rubgy</w:t>
      </w:r>
      <w:proofErr w:type="spellEnd"/>
      <w:r w:rsidRPr="00097F34">
        <w:rPr>
          <w:rFonts w:ascii="Arial" w:hAnsi="Arial" w:cs="Arial"/>
        </w:rPr>
        <w:t xml:space="preserve">/CCR Nova Dutra, por figurar entre os indicados pela CBRU como atleta destaque no ano de 2.014, bem como </w:t>
      </w:r>
      <w:r w:rsidR="00ED31FD">
        <w:rPr>
          <w:rFonts w:ascii="Arial" w:hAnsi="Arial" w:cs="Arial"/>
        </w:rPr>
        <w:t>a</w:t>
      </w:r>
      <w:r w:rsidRPr="00097F34">
        <w:rPr>
          <w:rFonts w:ascii="Arial" w:hAnsi="Arial" w:cs="Arial"/>
        </w:rPr>
        <w:t>os atletas M19 MATHEUS AUGUSTO, MATHEUS CRUZ, ROMEU KAUAN, THIAGO CARVALHO e WALTER NETO, os quais foram convocados para integrar os treinos com a seleção juvenil, na cidade vizinha de São José dos Campos, impondo o justo reconhecimento dos trabalhos realizados pelos atletas e Comissão Técnica.</w:t>
      </w:r>
    </w:p>
    <w:p w:rsidR="00A47FA2" w:rsidRDefault="00A47FA2" w:rsidP="00097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97F34" w:rsidRPr="00097F34" w:rsidRDefault="00097F34" w:rsidP="00097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97F34">
        <w:rPr>
          <w:rFonts w:ascii="Arial" w:hAnsi="Arial" w:cs="Arial"/>
        </w:rPr>
        <w:t>A presente propositura traz a baila o agradecimento aos atletas do J</w:t>
      </w:r>
      <w:r w:rsidR="00122A9F">
        <w:rPr>
          <w:rFonts w:ascii="Arial" w:hAnsi="Arial" w:cs="Arial"/>
        </w:rPr>
        <w:t xml:space="preserve">acareí </w:t>
      </w:r>
      <w:proofErr w:type="spellStart"/>
      <w:r w:rsidR="00122A9F">
        <w:rPr>
          <w:rFonts w:ascii="Arial" w:hAnsi="Arial" w:cs="Arial"/>
        </w:rPr>
        <w:t>Rugby</w:t>
      </w:r>
      <w:proofErr w:type="spellEnd"/>
      <w:r w:rsidR="00122A9F">
        <w:rPr>
          <w:rFonts w:ascii="Arial" w:hAnsi="Arial" w:cs="Arial"/>
        </w:rPr>
        <w:t>/CCR Nova Dutra, e à</w:t>
      </w:r>
      <w:bookmarkStart w:id="0" w:name="_GoBack"/>
      <w:bookmarkEnd w:id="0"/>
      <w:r w:rsidRPr="00097F34">
        <w:rPr>
          <w:rFonts w:ascii="Arial" w:hAnsi="Arial" w:cs="Arial"/>
        </w:rPr>
        <w:t xml:space="preserve"> Comissão Técnica, onde o trabalho incansável, dedicação e logicame</w:t>
      </w:r>
      <w:r w:rsidR="00A47FA2">
        <w:rPr>
          <w:rFonts w:ascii="Arial" w:hAnsi="Arial" w:cs="Arial"/>
        </w:rPr>
        <w:t>nte os excelentes resultados, vê</w:t>
      </w:r>
      <w:r w:rsidRPr="00097F34">
        <w:rPr>
          <w:rFonts w:ascii="Arial" w:hAnsi="Arial" w:cs="Arial"/>
        </w:rPr>
        <w:t>m proporcionando o reconhecimento dos mesmos perante a elite da modalidade esportiva.</w:t>
      </w:r>
    </w:p>
    <w:p w:rsidR="00A47FA2" w:rsidRDefault="00A47FA2" w:rsidP="00097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97F34" w:rsidRPr="00097F34" w:rsidRDefault="00097F34" w:rsidP="00097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97F34">
        <w:rPr>
          <w:rFonts w:ascii="Arial" w:hAnsi="Arial" w:cs="Arial"/>
        </w:rPr>
        <w:t xml:space="preserve">Por isso, acreditamos que o exemplo dos atletas homenageados certamente trará bons frutos e solidificará a evolução da equipe </w:t>
      </w:r>
      <w:proofErr w:type="spellStart"/>
      <w:r w:rsidRPr="00097F34">
        <w:rPr>
          <w:rFonts w:ascii="Arial" w:hAnsi="Arial" w:cs="Arial"/>
        </w:rPr>
        <w:t>jacareiense</w:t>
      </w:r>
      <w:proofErr w:type="spellEnd"/>
      <w:r w:rsidRPr="00097F34">
        <w:rPr>
          <w:rFonts w:ascii="Arial" w:hAnsi="Arial" w:cs="Arial"/>
        </w:rPr>
        <w:t xml:space="preserve"> em nível nacional.</w:t>
      </w:r>
    </w:p>
    <w:p w:rsidR="00ED31FD" w:rsidRDefault="00ED31FD" w:rsidP="00097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97F34" w:rsidRPr="00097F34" w:rsidRDefault="00097F34" w:rsidP="00097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97F34">
        <w:rPr>
          <w:rFonts w:ascii="Arial" w:hAnsi="Arial" w:cs="Arial"/>
        </w:rPr>
        <w:t>Registramos, por fim, o esforço e o trabalho dos atletas convocados</w:t>
      </w:r>
      <w:r w:rsidR="00ED31FD">
        <w:rPr>
          <w:rFonts w:ascii="Arial" w:hAnsi="Arial" w:cs="Arial"/>
        </w:rPr>
        <w:t>,</w:t>
      </w:r>
      <w:r w:rsidRPr="00097F34">
        <w:rPr>
          <w:rFonts w:ascii="Arial" w:hAnsi="Arial" w:cs="Arial"/>
        </w:rPr>
        <w:t xml:space="preserve"> bem como do atleta indicado como destaque em 2014.</w:t>
      </w:r>
    </w:p>
    <w:p w:rsidR="00A47FA2" w:rsidRDefault="00A47FA2" w:rsidP="00097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47FA2" w:rsidRDefault="00A47FA2" w:rsidP="00097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47FA2" w:rsidRPr="00A47FA2" w:rsidRDefault="00A47FA2" w:rsidP="00A47FA2">
      <w:pPr>
        <w:spacing w:before="1440" w:after="120" w:line="360" w:lineRule="auto"/>
        <w:rPr>
          <w:rFonts w:ascii="Arial" w:hAnsi="Arial" w:cs="Arial"/>
          <w:b/>
          <w:caps/>
        </w:rPr>
      </w:pPr>
      <w:r w:rsidRPr="00A47FA2">
        <w:rPr>
          <w:rFonts w:ascii="Arial" w:hAnsi="Arial" w:cs="Arial"/>
          <w:b/>
          <w:caps/>
        </w:rPr>
        <w:lastRenderedPageBreak/>
        <w:t>moção nº 458</w:t>
      </w:r>
      <w:r w:rsidRPr="00A47FA2">
        <w:rPr>
          <w:rFonts w:ascii="Arial" w:hAnsi="Arial" w:cs="Arial"/>
          <w:b/>
          <w:caps/>
        </w:rPr>
        <w:fldChar w:fldCharType="begin"/>
      </w:r>
      <w:r w:rsidRPr="00A47FA2">
        <w:rPr>
          <w:rFonts w:ascii="Arial" w:hAnsi="Arial" w:cs="Arial"/>
          <w:b/>
          <w:caps/>
        </w:rPr>
        <w:instrText xml:space="preserve">  </w:instrText>
      </w:r>
      <w:r w:rsidRPr="00A47FA2">
        <w:rPr>
          <w:rFonts w:ascii="Arial" w:hAnsi="Arial" w:cs="Arial"/>
          <w:b/>
          <w:caps/>
        </w:rPr>
        <w:fldChar w:fldCharType="end"/>
      </w:r>
      <w:r w:rsidRPr="00A47FA2">
        <w:rPr>
          <w:rFonts w:ascii="Arial" w:hAnsi="Arial" w:cs="Arial"/>
          <w:b/>
          <w:caps/>
        </w:rPr>
        <w:t>/15</w:t>
      </w:r>
      <w:r>
        <w:rPr>
          <w:rFonts w:ascii="Arial" w:hAnsi="Arial" w:cs="Arial"/>
          <w:b/>
          <w:caps/>
        </w:rPr>
        <w:t xml:space="preserve"> – Vereador HERNANI BARRETO</w:t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  <w:t>02/02</w:t>
      </w:r>
    </w:p>
    <w:p w:rsidR="00A47FA2" w:rsidRDefault="00A47FA2" w:rsidP="00097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47FA2" w:rsidRDefault="00A47FA2" w:rsidP="00097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97F34" w:rsidRPr="00097F34" w:rsidRDefault="00097F34" w:rsidP="00097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97F34">
        <w:rPr>
          <w:rFonts w:ascii="Arial" w:hAnsi="Arial" w:cs="Arial"/>
        </w:rPr>
        <w:t xml:space="preserve">Reforçando, pois, </w:t>
      </w:r>
      <w:proofErr w:type="gramStart"/>
      <w:r w:rsidRPr="00097F34">
        <w:rPr>
          <w:rFonts w:ascii="Arial" w:hAnsi="Arial" w:cs="Arial"/>
        </w:rPr>
        <w:t xml:space="preserve">nossos sinceros cumprimentos, respeitosamente </w:t>
      </w:r>
      <w:r w:rsidRPr="00746B5B">
        <w:rPr>
          <w:rFonts w:ascii="Arial" w:hAnsi="Arial" w:cs="Arial"/>
          <w:b/>
        </w:rPr>
        <w:t>REQUEREMOS</w:t>
      </w:r>
      <w:proofErr w:type="gramEnd"/>
      <w:r w:rsidRPr="00746B5B">
        <w:rPr>
          <w:rFonts w:ascii="Arial" w:hAnsi="Arial" w:cs="Arial"/>
          <w:b/>
        </w:rPr>
        <w:t xml:space="preserve"> </w:t>
      </w:r>
      <w:r w:rsidRPr="00097F34">
        <w:rPr>
          <w:rFonts w:ascii="Arial" w:hAnsi="Arial" w:cs="Arial"/>
        </w:rPr>
        <w:t xml:space="preserve">as providências habituais e necessárias para </w:t>
      </w:r>
      <w:r w:rsidR="00ED31FD">
        <w:rPr>
          <w:rFonts w:ascii="Arial" w:hAnsi="Arial" w:cs="Arial"/>
        </w:rPr>
        <w:t>a divulgação desta propositura</w:t>
      </w:r>
      <w:r w:rsidRPr="00097F34">
        <w:rPr>
          <w:rFonts w:ascii="Arial" w:hAnsi="Arial" w:cs="Arial"/>
        </w:rPr>
        <w:t xml:space="preserve"> aos atletas nomeados e à Comissão Técnica.</w:t>
      </w:r>
    </w:p>
    <w:p w:rsidR="00097F34" w:rsidRPr="00097F34" w:rsidRDefault="00097F34" w:rsidP="00097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97F34" w:rsidRPr="00097F34" w:rsidRDefault="00097F34" w:rsidP="00097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97F34">
        <w:rPr>
          <w:rFonts w:ascii="Arial" w:hAnsi="Arial" w:cs="Arial"/>
        </w:rPr>
        <w:t xml:space="preserve">Sala das Sessões, 1º de abril de 2.015. </w:t>
      </w:r>
    </w:p>
    <w:p w:rsidR="00097F34" w:rsidRPr="00097F34" w:rsidRDefault="00097F34" w:rsidP="00097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97F34" w:rsidRPr="00097F34" w:rsidRDefault="00097F34" w:rsidP="00097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97F34" w:rsidRPr="00097F34" w:rsidRDefault="00097F34" w:rsidP="00097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97F34" w:rsidRPr="00097F34" w:rsidRDefault="00097F34" w:rsidP="00097F34">
      <w:pPr>
        <w:tabs>
          <w:tab w:val="left" w:pos="-600"/>
        </w:tabs>
        <w:spacing w:line="360" w:lineRule="auto"/>
        <w:ind w:firstLine="170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</w:t>
      </w:r>
      <w:r w:rsidRPr="00097F34">
        <w:rPr>
          <w:rFonts w:ascii="Arial" w:hAnsi="Arial" w:cs="Arial"/>
          <w:b/>
        </w:rPr>
        <w:t>HERNANI BARRETO</w:t>
      </w:r>
    </w:p>
    <w:p w:rsidR="00097F34" w:rsidRPr="00097F34" w:rsidRDefault="00097F34" w:rsidP="00097F34">
      <w:pPr>
        <w:tabs>
          <w:tab w:val="left" w:pos="-600"/>
        </w:tabs>
        <w:spacing w:line="360" w:lineRule="auto"/>
        <w:ind w:firstLine="170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</w:t>
      </w:r>
      <w:r w:rsidRPr="00097F34">
        <w:rPr>
          <w:rFonts w:ascii="Arial" w:hAnsi="Arial" w:cs="Arial"/>
        </w:rPr>
        <w:t xml:space="preserve">Vereador - </w:t>
      </w:r>
      <w:r>
        <w:rPr>
          <w:rFonts w:ascii="Arial" w:hAnsi="Arial" w:cs="Arial"/>
        </w:rPr>
        <w:t>PT</w:t>
      </w:r>
    </w:p>
    <w:sectPr w:rsidR="00097F34" w:rsidRPr="00097F34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4E3" w:rsidRDefault="004304E3">
      <w:r>
        <w:separator/>
      </w:r>
    </w:p>
  </w:endnote>
  <w:endnote w:type="continuationSeparator" w:id="0">
    <w:p w:rsidR="004304E3" w:rsidRDefault="00430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4E3" w:rsidRDefault="004304E3">
      <w:r>
        <w:separator/>
      </w:r>
    </w:p>
  </w:footnote>
  <w:footnote w:type="continuationSeparator" w:id="0">
    <w:p w:rsidR="004304E3" w:rsidRDefault="00430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A947181" wp14:editId="3BD3390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13EBEB8" wp14:editId="4F276D2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3692BED1" wp14:editId="36AF2F5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97F34"/>
    <w:rsid w:val="00122A9F"/>
    <w:rsid w:val="0014591F"/>
    <w:rsid w:val="00172E81"/>
    <w:rsid w:val="00181CD2"/>
    <w:rsid w:val="001A5ACB"/>
    <w:rsid w:val="001F13C3"/>
    <w:rsid w:val="00204ED7"/>
    <w:rsid w:val="002345E0"/>
    <w:rsid w:val="00253C82"/>
    <w:rsid w:val="002A7434"/>
    <w:rsid w:val="002C4B2B"/>
    <w:rsid w:val="002D4A83"/>
    <w:rsid w:val="002F02DB"/>
    <w:rsid w:val="00323F0F"/>
    <w:rsid w:val="00397FF3"/>
    <w:rsid w:val="00412795"/>
    <w:rsid w:val="004304E3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46B5B"/>
    <w:rsid w:val="00775A1B"/>
    <w:rsid w:val="007F3A41"/>
    <w:rsid w:val="007F75CA"/>
    <w:rsid w:val="0080197E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46B01"/>
    <w:rsid w:val="00A47FA2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63151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ED31FD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7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</TotalTime>
  <Pages>2</Pages>
  <Words>309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7</cp:revision>
  <cp:lastPrinted>2014-12-11T13:13:00Z</cp:lastPrinted>
  <dcterms:created xsi:type="dcterms:W3CDTF">2015-03-31T14:52:00Z</dcterms:created>
  <dcterms:modified xsi:type="dcterms:W3CDTF">2015-03-31T19:36:00Z</dcterms:modified>
</cp:coreProperties>
</file>