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) </w:t>
            </w: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>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691CF5" w:rsidRPr="00691CF5" w:rsidRDefault="00691CF5" w:rsidP="00691CF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691CF5">
          <w:rPr>
            <w:rFonts w:ascii="Arial" w:hAnsi="Arial" w:cs="Arial"/>
            <w:b/>
            <w:caps/>
            <w:sz w:val="28"/>
            <w:szCs w:val="28"/>
          </w:rPr>
          <w:t>requerimento</w:t>
        </w:r>
      </w:smartTag>
      <w:r w:rsidRPr="00691CF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BB3EAF">
        <w:rPr>
          <w:rFonts w:ascii="Arial" w:hAnsi="Arial" w:cs="Arial"/>
          <w:b/>
          <w:caps/>
          <w:sz w:val="28"/>
          <w:szCs w:val="28"/>
        </w:rPr>
        <w:t>461</w: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691CF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end"/>
      </w:r>
      <w:r w:rsidRPr="00691CF5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5</w:t>
      </w:r>
    </w:p>
    <w:tbl>
      <w:tblPr>
        <w:tblW w:w="952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8"/>
        <w:gridCol w:w="8456"/>
      </w:tblGrid>
      <w:tr w:rsidR="00691CF5" w:rsidRPr="00691CF5" w:rsidTr="00C63EFC">
        <w:trPr>
          <w:trHeight w:val="536"/>
        </w:trPr>
        <w:tc>
          <w:tcPr>
            <w:tcW w:w="1068" w:type="dxa"/>
          </w:tcPr>
          <w:p w:rsidR="00691CF5" w:rsidRPr="00691CF5" w:rsidRDefault="00691CF5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456" w:type="dxa"/>
          </w:tcPr>
          <w:p w:rsidR="00691CF5" w:rsidRPr="00691CF5" w:rsidRDefault="00BB3EAF" w:rsidP="00BB3EAF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À JTU – Jacareí Transporte Urbano Ltda., objetivando a elaboração de estudos e concomitante alteração do ponto final de ônibus do Jardim Novo Amanhecer, localizado na Rua Julieta de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Mancilha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Passos, nº 410, para o nº 530 da mesma rua. </w:t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691CF5" w:rsidRPr="00691CF5" w:rsidRDefault="00691CF5" w:rsidP="00691CF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BB3EAF" w:rsidRPr="00BB3EAF" w:rsidRDefault="00BB3EAF" w:rsidP="00BB3EAF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BB3EAF" w:rsidRPr="00325C33" w:rsidRDefault="00BB3EAF" w:rsidP="00BB3EAF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proofErr w:type="gramStart"/>
      <w:r w:rsidRPr="00325C33">
        <w:rPr>
          <w:rFonts w:ascii="Arial" w:hAnsi="Arial" w:cs="Arial"/>
          <w:b/>
        </w:rPr>
        <w:t>REQUEREMOS</w:t>
      </w:r>
      <w:r w:rsidR="001E68B5">
        <w:rPr>
          <w:rFonts w:ascii="Arial" w:hAnsi="Arial" w:cs="Arial"/>
          <w:b/>
        </w:rPr>
        <w:t>,</w:t>
      </w:r>
      <w:proofErr w:type="gramEnd"/>
      <w:r w:rsidR="001E68B5">
        <w:rPr>
          <w:rFonts w:ascii="Arial" w:hAnsi="Arial" w:cs="Arial"/>
          <w:b/>
        </w:rPr>
        <w:t xml:space="preserve"> </w:t>
      </w:r>
      <w:r w:rsidR="001E68B5">
        <w:rPr>
          <w:rFonts w:ascii="Arial" w:hAnsi="Arial" w:cs="Arial"/>
        </w:rPr>
        <w:t>ao Excelentíssimo Senhor Presidente desta Casa, ouvido e aprovado pelo Egrégio Plenário,</w:t>
      </w:r>
      <w:r w:rsidRPr="00325C33">
        <w:rPr>
          <w:rFonts w:ascii="Arial" w:hAnsi="Arial" w:cs="Arial"/>
          <w:b/>
        </w:rPr>
        <w:t xml:space="preserve"> </w:t>
      </w:r>
      <w:r w:rsidRPr="00325C33">
        <w:rPr>
          <w:rFonts w:ascii="Arial" w:hAnsi="Arial" w:cs="Arial"/>
        </w:rPr>
        <w:t xml:space="preserve">cumpridas as formalidades regimentais, seja </w:t>
      </w:r>
      <w:r w:rsidR="001E68B5">
        <w:rPr>
          <w:rFonts w:ascii="Arial" w:hAnsi="Arial" w:cs="Arial"/>
        </w:rPr>
        <w:t>oficiado à</w:t>
      </w:r>
      <w:r w:rsidRPr="00325C33">
        <w:rPr>
          <w:rFonts w:ascii="Arial" w:hAnsi="Arial" w:cs="Arial"/>
        </w:rPr>
        <w:t xml:space="preserve"> JACAREÍ TRANSPORTE URBANO – JTU objetivando a elaboração de estudos e concomitante alteração do ponto final de ônibus do Jardim Novo Amanhecer, localizado na Rua Julieta de </w:t>
      </w:r>
      <w:proofErr w:type="spellStart"/>
      <w:r w:rsidRPr="00325C33">
        <w:rPr>
          <w:rFonts w:ascii="Arial" w:hAnsi="Arial" w:cs="Arial"/>
        </w:rPr>
        <w:t>Mancilha</w:t>
      </w:r>
      <w:proofErr w:type="spellEnd"/>
      <w:r w:rsidRPr="00325C33">
        <w:rPr>
          <w:rFonts w:ascii="Arial" w:hAnsi="Arial" w:cs="Arial"/>
        </w:rPr>
        <w:t xml:space="preserve"> Passos n° 410, para o n° 530 da mesma rua.</w:t>
      </w:r>
    </w:p>
    <w:p w:rsidR="00BB3EAF" w:rsidRPr="00325C33" w:rsidRDefault="00BB3EAF" w:rsidP="00BB3EAF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325C33">
        <w:rPr>
          <w:rFonts w:ascii="Arial" w:hAnsi="Arial" w:cs="Arial"/>
        </w:rPr>
        <w:t>De fato</w:t>
      </w:r>
      <w:r w:rsidR="0077011E">
        <w:rPr>
          <w:rFonts w:ascii="Arial" w:hAnsi="Arial" w:cs="Arial"/>
        </w:rPr>
        <w:t>,</w:t>
      </w:r>
      <w:r w:rsidRPr="00325C33">
        <w:rPr>
          <w:rFonts w:ascii="Arial" w:hAnsi="Arial" w:cs="Arial"/>
        </w:rPr>
        <w:t xml:space="preserve"> o pedido advém das inúmeras reivindicações dirigidas ao nosso gabinete e também anunciada em reunião realizada no bairro com os moradores dos condomínios residenciais, principalmente os mais afetados, ou seja, </w:t>
      </w:r>
      <w:proofErr w:type="gramStart"/>
      <w:r w:rsidRPr="00325C33">
        <w:rPr>
          <w:rFonts w:ascii="Arial" w:hAnsi="Arial" w:cs="Arial"/>
        </w:rPr>
        <w:t>do Santa Terezinha</w:t>
      </w:r>
      <w:proofErr w:type="gramEnd"/>
      <w:r w:rsidRPr="00325C33">
        <w:rPr>
          <w:rFonts w:ascii="Arial" w:hAnsi="Arial" w:cs="Arial"/>
        </w:rPr>
        <w:t xml:space="preserve"> I e II.</w:t>
      </w:r>
    </w:p>
    <w:p w:rsidR="00BB3EAF" w:rsidRPr="00325C33" w:rsidRDefault="00BB3EAF" w:rsidP="00BB3EAF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325C33">
        <w:rPr>
          <w:rFonts w:ascii="Arial" w:hAnsi="Arial" w:cs="Arial"/>
        </w:rPr>
        <w:t>Cumpre-nos esclarecer que nas tratativas mantidas com os moradores, constatamos que os usuários do transporte público, especialmente os residentes na região, vêm experimentando grandes dissabores com a situação instalada, isto porque, a localização do atual ponto de ônibus tem exigido significativo deslocamento a pé dos munícipes e bastante esforço de pessoas com deficiência física (PCD), e pais com crianças de colo, e acompanhantes.</w:t>
      </w:r>
    </w:p>
    <w:p w:rsidR="00BB3EAF" w:rsidRPr="00325C33" w:rsidRDefault="00BB3EAF" w:rsidP="00BB3EAF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325C33">
        <w:rPr>
          <w:rFonts w:ascii="Arial" w:hAnsi="Arial" w:cs="Arial"/>
        </w:rPr>
        <w:t>Acreditamos que o pedido não gerará expressivos dispêndios e também transtornos, facilitando, unicamente, o acesso dos moradores ao intitulado bairro, melhorando a prestação dos serviços públicos oferecidos e a melhora da qualidade de vida daqueles atendidos.</w:t>
      </w:r>
    </w:p>
    <w:p w:rsidR="00BB3EAF" w:rsidRPr="00325C33" w:rsidRDefault="00BB3EAF" w:rsidP="00BB3EAF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325C33">
        <w:rPr>
          <w:rFonts w:ascii="Arial" w:hAnsi="Arial" w:cs="Arial"/>
        </w:rPr>
        <w:t>Por isso, cremos que o acolhimento deste requerimento redundará em grandes benefícios aos mor</w:t>
      </w:r>
      <w:r w:rsidR="0077011E">
        <w:rPr>
          <w:rFonts w:ascii="Arial" w:hAnsi="Arial" w:cs="Arial"/>
        </w:rPr>
        <w:t>adores do Jardim Novo Amanhecer</w:t>
      </w:r>
      <w:r w:rsidRPr="00325C33">
        <w:rPr>
          <w:rFonts w:ascii="Arial" w:hAnsi="Arial" w:cs="Arial"/>
        </w:rPr>
        <w:t xml:space="preserve"> e melhor acesso ao transporte público.</w:t>
      </w:r>
    </w:p>
    <w:p w:rsidR="00325C33" w:rsidRPr="00325C33" w:rsidRDefault="00325C33" w:rsidP="00325C33">
      <w:pPr>
        <w:spacing w:before="600" w:after="120" w:line="360" w:lineRule="auto"/>
        <w:rPr>
          <w:rFonts w:ascii="Arial" w:hAnsi="Arial" w:cs="Arial"/>
          <w:b/>
          <w:caps/>
        </w:rPr>
      </w:pPr>
      <w:smartTag w:uri="schemas-houaiss/mini" w:element="verbetes">
        <w:r w:rsidRPr="00325C33">
          <w:rPr>
            <w:rFonts w:ascii="Arial" w:hAnsi="Arial" w:cs="Arial"/>
            <w:b/>
            <w:caps/>
          </w:rPr>
          <w:lastRenderedPageBreak/>
          <w:t>requerimento</w:t>
        </w:r>
      </w:smartTag>
      <w:r w:rsidRPr="00325C33">
        <w:rPr>
          <w:rFonts w:ascii="Arial" w:hAnsi="Arial" w:cs="Arial"/>
          <w:b/>
          <w:caps/>
        </w:rPr>
        <w:t xml:space="preserve"> nº 461</w:t>
      </w:r>
      <w:r w:rsidRPr="00325C33">
        <w:rPr>
          <w:rFonts w:ascii="Arial" w:hAnsi="Arial" w:cs="Arial"/>
          <w:b/>
          <w:caps/>
        </w:rPr>
        <w:fldChar w:fldCharType="begin"/>
      </w:r>
      <w:r w:rsidRPr="00325C33">
        <w:rPr>
          <w:rFonts w:ascii="Arial" w:hAnsi="Arial" w:cs="Arial"/>
          <w:b/>
          <w:caps/>
        </w:rPr>
        <w:instrText xml:space="preserve">  </w:instrText>
      </w:r>
      <w:r w:rsidRPr="00325C33">
        <w:rPr>
          <w:rFonts w:ascii="Arial" w:hAnsi="Arial" w:cs="Arial"/>
          <w:b/>
          <w:caps/>
        </w:rPr>
        <w:fldChar w:fldCharType="end"/>
      </w:r>
      <w:r w:rsidRPr="00325C33">
        <w:rPr>
          <w:rFonts w:ascii="Arial" w:hAnsi="Arial" w:cs="Arial"/>
          <w:b/>
          <w:caps/>
        </w:rPr>
        <w:t xml:space="preserve">/15 </w:t>
      </w:r>
      <w:r>
        <w:rPr>
          <w:rFonts w:ascii="Arial" w:hAnsi="Arial" w:cs="Arial"/>
          <w:b/>
          <w:caps/>
        </w:rPr>
        <w:t>–</w:t>
      </w:r>
      <w:r w:rsidRPr="00325C33">
        <w:rPr>
          <w:rFonts w:ascii="Arial" w:hAnsi="Arial" w:cs="Arial"/>
          <w:b/>
          <w:caps/>
        </w:rPr>
        <w:t xml:space="preserve"> </w:t>
      </w:r>
      <w:r>
        <w:rPr>
          <w:rFonts w:ascii="Arial" w:hAnsi="Arial" w:cs="Arial"/>
          <w:b/>
          <w:caps/>
        </w:rPr>
        <w:t>Vereador hernani barreto</w:t>
      </w:r>
      <w:proofErr w:type="gramStart"/>
      <w:r>
        <w:rPr>
          <w:rFonts w:ascii="Arial" w:hAnsi="Arial" w:cs="Arial"/>
          <w:b/>
          <w:caps/>
        </w:rPr>
        <w:t xml:space="preserve">  </w:t>
      </w:r>
      <w:proofErr w:type="gramEnd"/>
      <w:r>
        <w:rPr>
          <w:rFonts w:ascii="Arial" w:hAnsi="Arial" w:cs="Arial"/>
          <w:b/>
          <w:caps/>
        </w:rPr>
        <w:tab/>
      </w:r>
      <w:r>
        <w:rPr>
          <w:rFonts w:ascii="Arial" w:hAnsi="Arial" w:cs="Arial"/>
          <w:b/>
          <w:caps/>
        </w:rPr>
        <w:tab/>
        <w:t xml:space="preserve">     02/02</w:t>
      </w:r>
    </w:p>
    <w:p w:rsidR="00325C33" w:rsidRDefault="00325C33" w:rsidP="00BB3EAF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325C33" w:rsidRDefault="00325C33" w:rsidP="00BB3EAF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BB3EAF" w:rsidRPr="00325C33" w:rsidRDefault="00BB3EAF" w:rsidP="00BB3EAF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325C33">
        <w:rPr>
          <w:rFonts w:ascii="Arial" w:hAnsi="Arial" w:cs="Arial"/>
        </w:rPr>
        <w:t>Finalmente, se a empresa de ônibus “J</w:t>
      </w:r>
      <w:r w:rsidR="0077011E">
        <w:rPr>
          <w:rFonts w:ascii="Arial" w:hAnsi="Arial" w:cs="Arial"/>
        </w:rPr>
        <w:t>ACAREÍ TRANSPORTE URBANO – JTU”</w:t>
      </w:r>
      <w:r w:rsidRPr="00325C33">
        <w:rPr>
          <w:rFonts w:ascii="Arial" w:hAnsi="Arial" w:cs="Arial"/>
        </w:rPr>
        <w:t xml:space="preserve"> entender necessário</w:t>
      </w:r>
      <w:proofErr w:type="gramStart"/>
      <w:r w:rsidR="0077011E">
        <w:rPr>
          <w:rFonts w:ascii="Arial" w:hAnsi="Arial" w:cs="Arial"/>
        </w:rPr>
        <w:t xml:space="preserve">, </w:t>
      </w:r>
      <w:bookmarkStart w:id="0" w:name="_GoBack"/>
      <w:bookmarkEnd w:id="0"/>
      <w:r w:rsidRPr="00325C33">
        <w:rPr>
          <w:rFonts w:ascii="Arial" w:hAnsi="Arial" w:cs="Arial"/>
        </w:rPr>
        <w:t>apresentaremos</w:t>
      </w:r>
      <w:proofErr w:type="gramEnd"/>
      <w:r w:rsidRPr="00325C33">
        <w:rPr>
          <w:rFonts w:ascii="Arial" w:hAnsi="Arial" w:cs="Arial"/>
        </w:rPr>
        <w:t xml:space="preserve"> abaixo-assinado dos moradores, bem como ofício dirigido à Diretoria de Transportes da Prefeitura Municipal de Jacareí.</w:t>
      </w:r>
    </w:p>
    <w:p w:rsidR="00BB3EAF" w:rsidRPr="00325C33" w:rsidRDefault="00BB3EAF" w:rsidP="00BB3EAF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325C33">
        <w:rPr>
          <w:rFonts w:ascii="Arial" w:hAnsi="Arial" w:cs="Arial"/>
        </w:rPr>
        <w:t xml:space="preserve">Destarte, respeitosamente aguardamos a aprovação do presente requerimento, objetivando que a empresa </w:t>
      </w:r>
      <w:r w:rsidR="0077011E">
        <w:rPr>
          <w:rFonts w:ascii="Arial" w:hAnsi="Arial" w:cs="Arial"/>
        </w:rPr>
        <w:t>JACAREÍ TRANSPORTE URBANO – JTU</w:t>
      </w:r>
      <w:r w:rsidRPr="00325C33">
        <w:rPr>
          <w:rFonts w:ascii="Arial" w:hAnsi="Arial" w:cs="Arial"/>
        </w:rPr>
        <w:t xml:space="preserve"> proceda à elaboração de estudo e concomitante alteração do ponto final de ônibus do Jardim Novo Amanhecer, localizado na Rua Julieta de </w:t>
      </w:r>
      <w:proofErr w:type="spellStart"/>
      <w:r w:rsidRPr="00325C33">
        <w:rPr>
          <w:rFonts w:ascii="Arial" w:hAnsi="Arial" w:cs="Arial"/>
        </w:rPr>
        <w:t>Mancilha</w:t>
      </w:r>
      <w:proofErr w:type="spellEnd"/>
      <w:r w:rsidRPr="00325C33">
        <w:rPr>
          <w:rFonts w:ascii="Arial" w:hAnsi="Arial" w:cs="Arial"/>
        </w:rPr>
        <w:t xml:space="preserve"> Passos n° 410, para o n° 530 da mesma rua.</w:t>
      </w:r>
    </w:p>
    <w:p w:rsidR="00BB3EAF" w:rsidRPr="00325C33" w:rsidRDefault="00BB3EAF" w:rsidP="00BB3EAF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BB3EAF" w:rsidRPr="00325C33" w:rsidRDefault="00BB3EAF" w:rsidP="00BB3EAF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325C33">
        <w:rPr>
          <w:rFonts w:ascii="Arial" w:hAnsi="Arial" w:cs="Arial"/>
        </w:rPr>
        <w:t xml:space="preserve">Sala das Sessões, 1º de abril de 2.015. </w:t>
      </w:r>
    </w:p>
    <w:p w:rsidR="00BB3EAF" w:rsidRPr="00325C33" w:rsidRDefault="00BB3EAF" w:rsidP="00BB3EAF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BB3EAF" w:rsidRPr="00325C33" w:rsidRDefault="00BB3EAF" w:rsidP="00BB3EAF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BB3EAF" w:rsidRPr="00325C33" w:rsidRDefault="00BB3EAF" w:rsidP="00BB3EAF">
      <w:pPr>
        <w:tabs>
          <w:tab w:val="left" w:pos="-600"/>
        </w:tabs>
        <w:spacing w:line="360" w:lineRule="auto"/>
        <w:ind w:firstLine="1701"/>
        <w:rPr>
          <w:rFonts w:ascii="Arial" w:hAnsi="Arial" w:cs="Arial"/>
          <w:b/>
        </w:rPr>
      </w:pPr>
      <w:r w:rsidRPr="00325C33">
        <w:rPr>
          <w:rFonts w:ascii="Arial" w:hAnsi="Arial" w:cs="Arial"/>
          <w:b/>
        </w:rPr>
        <w:t xml:space="preserve">                           HERNANI BARRETO</w:t>
      </w:r>
    </w:p>
    <w:p w:rsidR="00BB3EAF" w:rsidRPr="00325C33" w:rsidRDefault="00BB3EAF" w:rsidP="00BB3EAF">
      <w:pPr>
        <w:tabs>
          <w:tab w:val="left" w:pos="-600"/>
        </w:tabs>
        <w:spacing w:line="360" w:lineRule="auto"/>
        <w:ind w:firstLine="1701"/>
        <w:rPr>
          <w:rFonts w:ascii="Arial" w:hAnsi="Arial" w:cs="Arial"/>
        </w:rPr>
      </w:pPr>
      <w:r w:rsidRPr="00325C33">
        <w:rPr>
          <w:rFonts w:ascii="Arial" w:hAnsi="Arial" w:cs="Arial"/>
        </w:rPr>
        <w:t xml:space="preserve">                              </w:t>
      </w:r>
      <w:r w:rsidR="00325C33" w:rsidRPr="00325C33">
        <w:rPr>
          <w:rFonts w:ascii="Arial" w:hAnsi="Arial" w:cs="Arial"/>
        </w:rPr>
        <w:t>Vereador-PT</w:t>
      </w:r>
    </w:p>
    <w:sectPr w:rsidR="00BB3EAF" w:rsidRPr="00325C33" w:rsidSect="002F02D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4DA2" w:rsidRDefault="00134DA2">
      <w:r>
        <w:separator/>
      </w:r>
    </w:p>
  </w:endnote>
  <w:endnote w:type="continuationSeparator" w:id="0">
    <w:p w:rsidR="00134DA2" w:rsidRDefault="00134D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10BA" w:rsidRDefault="00D810BA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10BA" w:rsidRDefault="00D810BA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4DA2" w:rsidRDefault="00134DA2">
      <w:r>
        <w:separator/>
      </w:r>
    </w:p>
  </w:footnote>
  <w:footnote w:type="continuationSeparator" w:id="0">
    <w:p w:rsidR="00134DA2" w:rsidRDefault="00134DA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10BA" w:rsidRDefault="00D810BA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2CAB3893" wp14:editId="3FA6207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D810BA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D810BA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63375C00" wp14:editId="5DD15ABE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 wp14:anchorId="439316B2" wp14:editId="7CDA852D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10BA" w:rsidRDefault="00D810BA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134DA2"/>
    <w:rsid w:val="0014591F"/>
    <w:rsid w:val="00172E81"/>
    <w:rsid w:val="00181CD2"/>
    <w:rsid w:val="001E68B5"/>
    <w:rsid w:val="001F13C3"/>
    <w:rsid w:val="00204ED7"/>
    <w:rsid w:val="00253C82"/>
    <w:rsid w:val="002A7434"/>
    <w:rsid w:val="002C4B2B"/>
    <w:rsid w:val="002F00A1"/>
    <w:rsid w:val="002F02DB"/>
    <w:rsid w:val="00323F0F"/>
    <w:rsid w:val="00325C33"/>
    <w:rsid w:val="00397FF3"/>
    <w:rsid w:val="00412795"/>
    <w:rsid w:val="00487D64"/>
    <w:rsid w:val="00493115"/>
    <w:rsid w:val="004E46DA"/>
    <w:rsid w:val="004F39E9"/>
    <w:rsid w:val="00505FD8"/>
    <w:rsid w:val="00511D2F"/>
    <w:rsid w:val="00564368"/>
    <w:rsid w:val="005B0412"/>
    <w:rsid w:val="005B3D21"/>
    <w:rsid w:val="005C3938"/>
    <w:rsid w:val="005E138D"/>
    <w:rsid w:val="00624472"/>
    <w:rsid w:val="006426AE"/>
    <w:rsid w:val="00681021"/>
    <w:rsid w:val="00682E6E"/>
    <w:rsid w:val="00691CF5"/>
    <w:rsid w:val="0069312F"/>
    <w:rsid w:val="006B0B8E"/>
    <w:rsid w:val="006D6F7D"/>
    <w:rsid w:val="006E7E66"/>
    <w:rsid w:val="00715F74"/>
    <w:rsid w:val="00725E66"/>
    <w:rsid w:val="0073407F"/>
    <w:rsid w:val="0077011E"/>
    <w:rsid w:val="00775A1B"/>
    <w:rsid w:val="007F75CA"/>
    <w:rsid w:val="0080197E"/>
    <w:rsid w:val="00877E50"/>
    <w:rsid w:val="008909A4"/>
    <w:rsid w:val="008A0EB2"/>
    <w:rsid w:val="009768E6"/>
    <w:rsid w:val="009A2ABD"/>
    <w:rsid w:val="009B207E"/>
    <w:rsid w:val="009B32F8"/>
    <w:rsid w:val="009D50D4"/>
    <w:rsid w:val="009E1F05"/>
    <w:rsid w:val="00A46B01"/>
    <w:rsid w:val="00A92CB9"/>
    <w:rsid w:val="00AC712C"/>
    <w:rsid w:val="00AD2937"/>
    <w:rsid w:val="00AD6B47"/>
    <w:rsid w:val="00B73DD6"/>
    <w:rsid w:val="00BA1565"/>
    <w:rsid w:val="00BB3EAF"/>
    <w:rsid w:val="00BD3C47"/>
    <w:rsid w:val="00BF791A"/>
    <w:rsid w:val="00C06BEA"/>
    <w:rsid w:val="00C36E68"/>
    <w:rsid w:val="00C44D39"/>
    <w:rsid w:val="00C63EFC"/>
    <w:rsid w:val="00CA759E"/>
    <w:rsid w:val="00CB2BAB"/>
    <w:rsid w:val="00D14EB1"/>
    <w:rsid w:val="00D2072E"/>
    <w:rsid w:val="00D810BA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65C8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24</TotalTime>
  <Pages>2</Pages>
  <Words>399</Words>
  <Characters>2160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2554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creator>Moacir</dc:creator>
  <cp:lastModifiedBy>Usuário</cp:lastModifiedBy>
  <cp:revision>6</cp:revision>
  <cp:lastPrinted>2015-03-31T18:28:00Z</cp:lastPrinted>
  <dcterms:created xsi:type="dcterms:W3CDTF">2015-03-31T14:33:00Z</dcterms:created>
  <dcterms:modified xsi:type="dcterms:W3CDTF">2015-03-31T18:37:00Z</dcterms:modified>
</cp:coreProperties>
</file>