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497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Cecília Militão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Cecília Militão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498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Marisa Ohashi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Marisa Ohashi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10"/>
          <w:footerReference w:type="default" r:id="rId11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499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Tuia Lencioni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Tuia Lencioni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12"/>
          <w:footerReference w:type="default" r:id="rId13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500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Marcelo Serrano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Marcelo Serrano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14"/>
          <w:footerReference w:type="default" r:id="rId15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501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Alê Freitas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Alê Freitas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16"/>
          <w:footerReference w:type="default" r:id="rId17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502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Geraldo Souza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Geraldo Souza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18"/>
          <w:footerReference w:type="default" r:id="rId1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503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Tical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Tical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20"/>
          <w:footerReference w:type="default" r:id="rId21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504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Netho e Davy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Netho e Davy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22"/>
          <w:footerReference w:type="default" r:id="rId23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505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Jô Holtz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Jô Holtz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24"/>
          <w:footerReference w:type="default" r:id="rId25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506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Michele Aguiar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Michele Aguiar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26"/>
          <w:footerReference w:type="default" r:id="rId27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507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Elaine Vieira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Elaine Vieira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28"/>
          <w:footerReference w:type="default" r:id="rId2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508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Cintia Jardim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Cintia Jardim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30"/>
          <w:footerReference w:type="default" r:id="rId31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509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Meg Stock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Meg Stock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32"/>
          <w:footerReference w:type="default" r:id="rId33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510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Vivian Pelodan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Vivian Pelodan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34"/>
          <w:footerReference w:type="default" r:id="rId35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511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Tânia Reis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Tânia Reis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36"/>
          <w:footerReference w:type="default" r:id="rId37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512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Eliane Pescara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Eliane Pescara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38"/>
          <w:footerReference w:type="default" r:id="rId3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513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Jaime Alem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Jaime Alem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40"/>
          <w:footerReference w:type="default" r:id="rId41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514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Nair Cândia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Nair Cândia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42"/>
          <w:footerReference w:type="default" r:id="rId43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515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Shiko Puppo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Shiko Puppo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44"/>
          <w:footerReference w:type="default" r:id="rId45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516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Celi Redondo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Celi Redondo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46"/>
          <w:footerReference w:type="default" r:id="rId47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517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Claudia Muniz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Claudia Muniz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48"/>
          <w:footerReference w:type="default" r:id="rId4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BF791A" w:rsidRDefault="002E731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55100F">
        <w:rPr>
          <w:rFonts w:ascii="Arial" w:hAnsi="Arial" w:cs="Arial"/>
          <w:b/>
          <w:caps/>
          <w:noProof/>
          <w:sz w:val="28"/>
          <w:szCs w:val="28"/>
        </w:rPr>
        <w:t>518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7312" w:rsidRPr="00BF791A" w:rsidTr="002B152C">
        <w:tc>
          <w:tcPr>
            <w:tcW w:w="1030" w:type="dxa"/>
          </w:tcPr>
          <w:p w:rsidR="002E7312" w:rsidRPr="00BF791A" w:rsidRDefault="002E731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7312" w:rsidRPr="00BF791A" w:rsidRDefault="002E7312" w:rsidP="00F64C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C4E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55100F">
              <w:rPr>
                <w:rFonts w:ascii="Arial" w:hAnsi="Arial" w:cs="Arial"/>
                <w:noProof/>
                <w:sz w:val="20"/>
                <w:szCs w:val="20"/>
              </w:rPr>
              <w:t>Cida Lima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C4E">
              <w:rPr>
                <w:rFonts w:ascii="Arial" w:hAnsi="Arial" w:cs="Arial"/>
                <w:sz w:val="20"/>
                <w:szCs w:val="20"/>
              </w:rPr>
              <w:t xml:space="preserve">pela belíssima apresentação no Show "Vozes da Cidade", realizado nos dias 4 e 5 de abril de 2015, na Sala Ariano Suassuna, no </w:t>
            </w:r>
            <w:proofErr w:type="spellStart"/>
            <w:proofErr w:type="gramStart"/>
            <w:r w:rsidRPr="00F64C4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F64C4E">
              <w:rPr>
                <w:rFonts w:ascii="Arial" w:hAnsi="Arial" w:cs="Arial"/>
                <w:sz w:val="20"/>
                <w:szCs w:val="20"/>
              </w:rPr>
              <w:t xml:space="preserve"> Jacareí, em comemoração ao aniversário de 363 anos de nossa cidade.</w:t>
            </w:r>
          </w:p>
        </w:tc>
      </w:tr>
    </w:tbl>
    <w:p w:rsidR="002E7312" w:rsidRPr="00BF791A" w:rsidRDefault="002E731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55100F">
        <w:rPr>
          <w:rFonts w:ascii="Arial" w:hAnsi="Arial" w:cs="Arial"/>
          <w:noProof/>
        </w:rPr>
        <w:t>Cida Lima</w:t>
      </w:r>
      <w:r>
        <w:rPr>
          <w:rFonts w:ascii="Arial" w:hAnsi="Arial" w:cs="Arial"/>
        </w:rPr>
        <w:t xml:space="preserve"> </w:t>
      </w:r>
      <w:r w:rsidRPr="00F64C4E">
        <w:rPr>
          <w:rFonts w:ascii="Arial" w:hAnsi="Arial" w:cs="Arial"/>
        </w:rPr>
        <w:t xml:space="preserve">pela </w:t>
      </w:r>
      <w:r>
        <w:rPr>
          <w:rFonts w:ascii="Arial" w:hAnsi="Arial" w:cs="Arial"/>
        </w:rPr>
        <w:t>particip</w:t>
      </w:r>
      <w:r w:rsidRPr="00F64C4E">
        <w:rPr>
          <w:rFonts w:ascii="Arial" w:hAnsi="Arial" w:cs="Arial"/>
        </w:rPr>
        <w:t xml:space="preserve">ação no Show "Vozes da Cidade", realizado nos dias 4 e 5 de abril de 2015, na Sala Ariano Suassuna, no </w:t>
      </w:r>
      <w:proofErr w:type="spellStart"/>
      <w:proofErr w:type="gramStart"/>
      <w:r w:rsidRPr="00F64C4E">
        <w:rPr>
          <w:rFonts w:ascii="Arial" w:hAnsi="Arial" w:cs="Arial"/>
        </w:rPr>
        <w:t>EducaMais</w:t>
      </w:r>
      <w:proofErr w:type="spellEnd"/>
      <w:proofErr w:type="gramEnd"/>
      <w:r w:rsidRPr="00F64C4E">
        <w:rPr>
          <w:rFonts w:ascii="Arial" w:hAnsi="Arial" w:cs="Arial"/>
        </w:rPr>
        <w:t xml:space="preserve"> Jacareí, em comemoração ao aniversário de 363 anos de nossa cidade.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belíssima apresentação ficará guardada na memória de todos que presenciaram o espetáculo.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7312" w:rsidRPr="00BF791A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abril de 2015.</w:t>
      </w: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Default="002E7312" w:rsidP="00F64C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  <w:b/>
        </w:rPr>
      </w:pPr>
      <w:r w:rsidRPr="00F64C4E">
        <w:rPr>
          <w:rFonts w:ascii="Arial" w:hAnsi="Arial"/>
          <w:b/>
        </w:rPr>
        <w:t>ROSE GASPAR</w:t>
      </w:r>
    </w:p>
    <w:p w:rsidR="002E7312" w:rsidRDefault="002E7312" w:rsidP="00F64C4E">
      <w:pPr>
        <w:tabs>
          <w:tab w:val="left" w:pos="6480"/>
        </w:tabs>
        <w:jc w:val="center"/>
        <w:rPr>
          <w:rFonts w:ascii="Arial" w:hAnsi="Arial"/>
        </w:rPr>
        <w:sectPr w:rsidR="002E7312" w:rsidSect="002E7312">
          <w:headerReference w:type="default" r:id="rId50"/>
          <w:footerReference w:type="default" r:id="rId51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F64C4E">
        <w:rPr>
          <w:rFonts w:ascii="Arial" w:hAnsi="Arial"/>
        </w:rPr>
        <w:t>Vereadora - PT</w:t>
      </w:r>
    </w:p>
    <w:p w:rsidR="002E7312" w:rsidRPr="00F64C4E" w:rsidRDefault="002E7312" w:rsidP="00F64C4E">
      <w:pPr>
        <w:tabs>
          <w:tab w:val="left" w:pos="6480"/>
        </w:tabs>
        <w:jc w:val="center"/>
        <w:rPr>
          <w:rFonts w:ascii="Arial" w:hAnsi="Arial"/>
        </w:rPr>
      </w:pPr>
    </w:p>
    <w:sectPr w:rsidR="002E7312" w:rsidRPr="00F64C4E" w:rsidSect="002E7312">
      <w:headerReference w:type="default" r:id="rId52"/>
      <w:footerReference w:type="default" r:id="rId53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C17" w:rsidRDefault="001F2C17">
      <w:r>
        <w:separator/>
      </w:r>
    </w:p>
  </w:endnote>
  <w:endnote w:type="continuationSeparator" w:id="0">
    <w:p w:rsidR="001F2C17" w:rsidRDefault="001F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C17" w:rsidRDefault="001F2C17">
      <w:r>
        <w:separator/>
      </w:r>
    </w:p>
  </w:footnote>
  <w:footnote w:type="continuationSeparator" w:id="0">
    <w:p w:rsidR="001F2C17" w:rsidRDefault="001F2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70124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3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0;text-align:left;margin-left:436.1pt;margin-top:27.5pt;width:41.95pt;height:9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UyRsgIAALE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70022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45" type="#_x0000_t202" style="position:absolute;left:0;text-align:left;margin-left:80.8pt;margin-top:7.65pt;width:394pt;height:43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CbMdGP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0227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3" name="Imagem 3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70534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3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left:0;text-align:left;margin-left:436.1pt;margin-top:27.5pt;width:41.95pt;height:9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9u6sQIAALE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DHJ9u6sQIAALE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70432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3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47" type="#_x0000_t202" style="position:absolute;left:0;text-align:left;margin-left:80.8pt;margin-top:7.65pt;width:394pt;height:43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CsyUgS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0636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6" name="Imagem 3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7094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3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8" type="#_x0000_t202" style="position:absolute;left:0;text-align:left;margin-left:436.1pt;margin-top:27.5pt;width:41.95pt;height:9.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HL1KssQIAALE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708416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3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49" type="#_x0000_t202" style="position:absolute;left:0;text-align:left;margin-left:80.8pt;margin-top:7.65pt;width:394pt;height:43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rzY19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0464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9" name="Imagem 39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713536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left:0;text-align:left;margin-left:436.1pt;margin-top:27.5pt;width:41.95pt;height:9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CjwUTqsQIAALE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71251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4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51" type="#_x0000_t202" style="position:absolute;left:0;text-align:left;margin-left:80.8pt;margin-top:7.65pt;width:394pt;height:43.9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plGsgIAALI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DXGplG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4560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42" name="Imagem 4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717632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left:0;text-align:left;margin-left:436.1pt;margin-top:27.5pt;width:41.95pt;height:9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716608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4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53" type="#_x0000_t202" style="position:absolute;left:0;text-align:left;margin-left:80.8pt;margin-top:7.65pt;width:394pt;height:43.9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RU7E3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8656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45" name="Imagem 45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721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0;text-align:left;margin-left:436.1pt;margin-top:27.5pt;width:41.95pt;height:9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5IHsQIAALE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D4T5IHsQIAALE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720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4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55" type="#_x0000_t202" style="position:absolute;left:0;text-align:left;margin-left:80.8pt;margin-top:7.65pt;width:394pt;height:43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Bfi6Y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22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48" name="Imagem 4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72582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6" type="#_x0000_t202" style="position:absolute;left:0;text-align:left;margin-left:436.1pt;margin-top:27.5pt;width:41.95pt;height:9.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FeysQIAALE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DayFeysQIAALE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72480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57" type="#_x0000_t202" style="position:absolute;left:0;text-align:left;margin-left:80.8pt;margin-top:7.65pt;width:394pt;height:43.9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UfssgIAALI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AvxUfs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2684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51" name="Imagem 5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72992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5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8" type="#_x0000_t202" style="position:absolute;left:0;text-align:left;margin-left:436.1pt;margin-top:27.5pt;width:41.95pt;height:9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NJwsQIAALE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CoYNJwsQIAALE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728896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59" type="#_x0000_t202" style="position:absolute;left:0;text-align:left;margin-left:80.8pt;margin-top:7.65pt;width:394pt;height:43.9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Dpu8YO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30944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54" name="Imagem 54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734016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5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0" type="#_x0000_t202" style="position:absolute;left:0;text-align:left;margin-left:436.1pt;margin-top:27.5pt;width:41.95pt;height:9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7329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61" type="#_x0000_t202" style="position:absolute;left:0;text-align:left;margin-left:80.8pt;margin-top:7.65pt;width:394pt;height:43.9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OI+NPKxAgAAsg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35040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57" name="Imagem 57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738112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5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2" type="#_x0000_t202" style="position:absolute;left:0;text-align:left;margin-left:436.1pt;margin-top:27.5pt;width:41.95pt;height:9.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737088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63" type="#_x0000_t202" style="position:absolute;left:0;text-align:left;margin-left:80.8pt;margin-top:7.65pt;width:394pt;height:43.9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JbssgIAALI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DlKJbs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39136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0" name="Imagem 60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848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e9zkO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7456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Dg3UJP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9504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9" name="Imagem 9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74220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4" type="#_x0000_t202" style="position:absolute;left:0;text-align:left;margin-left:436.1pt;margin-top:27.5pt;width:41.95pt;height:9.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EvvsQIAALE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DTbEvvsQIAALE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74118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6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65" type="#_x0000_t202" style="position:absolute;left:0;text-align:left;margin-left:80.8pt;margin-top:7.65pt;width:394pt;height:43.9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DHP3uL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4323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3" name="Imagem 6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74630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6" type="#_x0000_t202" style="position:absolute;left:0;text-align:left;margin-left:436.1pt;margin-top:27.5pt;width:41.95pt;height:9.8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1hXsQIAALE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D+P1hXsQIAALE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74528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6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67" type="#_x0000_t202" style="position:absolute;left:0;text-align:left;margin-left:80.8pt;margin-top:7.65pt;width:394pt;height:43.9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maFsgIAALI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Ch4maF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4732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6" name="Imagem 6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75040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8" type="#_x0000_t202" style="position:absolute;left:0;text-align:left;margin-left:436.1pt;margin-top:27.5pt;width:41.95pt;height:9.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9FBsAIAALE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H430UGwAgAAsQ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749376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6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69" type="#_x0000_t202" style="position:absolute;left:0;text-align:left;margin-left:80.8pt;margin-top:7.65pt;width:394pt;height:43.9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m5qPq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51424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9" name="Imagem 69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0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IlkY3+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71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hYk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h05pV81pWTyBh&#10;JUFhIEboe2A0Un3HaIAekmH9bUsVw6h9L+Ab2IYzGWoy1pNBRQlXM2wwGs2lGRvTtld80wDy+NGE&#10;vIWvUnOn4ucogIJdQF9wZA49zDae07Xzeu60i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ecYWJ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2576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27.5pt;width:41.95pt;height:9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z8crwIAALA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yEs/HK8CAACw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7155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7.65pt;width:394pt;height:43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QpA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bI0KQ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73600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1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5Udda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75648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Ev2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GFYS/a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77696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5" name="Imagem 15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8076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436.1pt;margin-top:27.5pt;width:41.95pt;height:9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R6T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P7tHpO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7974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5" type="#_x0000_t202" style="position:absolute;left:0;text-align:left;margin-left:80.8pt;margin-top:7.65pt;width:394pt;height:43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9yt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DcD3K2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8179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8" name="Imagem 1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8486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436.1pt;margin-top:27.5pt;width:41.95pt;height:9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VDMsAIAALE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LL1UMywAgAAsQ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8384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2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7" type="#_x0000_t202" style="position:absolute;left:0;text-align:left;margin-left:80.8pt;margin-top:7.65pt;width:394pt;height:43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DRbvhz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858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1" name="Imagem 2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8896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0;text-align:left;margin-left:436.1pt;margin-top:27.5pt;width:41.95pt;height:9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7J/sAIAALE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ABPsn+wAgAAsQ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87936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2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9" type="#_x0000_t202" style="position:absolute;left:0;text-align:left;margin-left:80.8pt;margin-top:7.65pt;width:394pt;height:43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AXEHmR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89984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4" name="Imagem 24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93056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0;text-align:left;margin-left:436.1pt;margin-top:27.5pt;width:41.95pt;height:9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76SsQIAALE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DEH76SsQIAALE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9203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2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41" type="#_x0000_t202" style="position:absolute;left:0;text-align:left;margin-left:80.8pt;margin-top:7.65pt;width:394pt;height:43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AclYtt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94080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7" name="Imagem 27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12" w:rsidRDefault="002E731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97152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EB04D6" w:rsidRDefault="002E731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0;text-align:left;margin-left:436.1pt;margin-top:27.5pt;width:41.95pt;height:9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0DIsQIAALE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b40DIsQIAALE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2E7312" w:rsidRPr="00EB04D6" w:rsidRDefault="002E731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96128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312" w:rsidRPr="00F73DA3" w:rsidRDefault="002E731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7312" w:rsidRPr="00F73DA3" w:rsidRDefault="002E731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43" type="#_x0000_t202" style="position:absolute;left:0;text-align:left;margin-left:80.8pt;margin-top:7.65pt;width:394pt;height:43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Abgylz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2E7312" w:rsidRPr="00F73DA3" w:rsidRDefault="002E731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7312" w:rsidRPr="00F73DA3" w:rsidRDefault="002E731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98176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0" name="Imagem 30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1F2C17"/>
    <w:rsid w:val="00204ED7"/>
    <w:rsid w:val="00253C82"/>
    <w:rsid w:val="002A7434"/>
    <w:rsid w:val="002B152C"/>
    <w:rsid w:val="002C4B2B"/>
    <w:rsid w:val="002E7312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4C4E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footer" Target="footer16.xml"/><Relationship Id="rId21" Type="http://schemas.openxmlformats.org/officeDocument/2006/relationships/footer" Target="footer7.xml"/><Relationship Id="rId34" Type="http://schemas.openxmlformats.org/officeDocument/2006/relationships/header" Target="header14.xml"/><Relationship Id="rId42" Type="http://schemas.openxmlformats.org/officeDocument/2006/relationships/header" Target="header18.xml"/><Relationship Id="rId47" Type="http://schemas.openxmlformats.org/officeDocument/2006/relationships/footer" Target="footer20.xml"/><Relationship Id="rId50" Type="http://schemas.openxmlformats.org/officeDocument/2006/relationships/header" Target="header22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header" Target="header16.xml"/><Relationship Id="rId46" Type="http://schemas.openxmlformats.org/officeDocument/2006/relationships/header" Target="header20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41" Type="http://schemas.openxmlformats.org/officeDocument/2006/relationships/footer" Target="footer17.xm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40" Type="http://schemas.openxmlformats.org/officeDocument/2006/relationships/header" Target="header17.xml"/><Relationship Id="rId45" Type="http://schemas.openxmlformats.org/officeDocument/2006/relationships/footer" Target="footer19.xml"/><Relationship Id="rId53" Type="http://schemas.openxmlformats.org/officeDocument/2006/relationships/footer" Target="footer2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49" Type="http://schemas.openxmlformats.org/officeDocument/2006/relationships/footer" Target="footer2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4" Type="http://schemas.openxmlformats.org/officeDocument/2006/relationships/header" Target="header19.xml"/><Relationship Id="rId52" Type="http://schemas.openxmlformats.org/officeDocument/2006/relationships/header" Target="header2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43" Type="http://schemas.openxmlformats.org/officeDocument/2006/relationships/footer" Target="footer18.xml"/><Relationship Id="rId48" Type="http://schemas.openxmlformats.org/officeDocument/2006/relationships/header" Target="header21.xml"/><Relationship Id="rId8" Type="http://schemas.openxmlformats.org/officeDocument/2006/relationships/header" Target="header1.xml"/><Relationship Id="rId51" Type="http://schemas.openxmlformats.org/officeDocument/2006/relationships/footer" Target="footer22.xml"/><Relationship Id="rId3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22</Pages>
  <Words>3336</Words>
  <Characters>18015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2015-04-06T19:02:00Z</dcterms:created>
  <dcterms:modified xsi:type="dcterms:W3CDTF">2015-04-06T19:02:00Z</dcterms:modified>
</cp:coreProperties>
</file>