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1A2A">
        <w:rPr>
          <w:rFonts w:ascii="Arial" w:hAnsi="Arial" w:cs="Arial"/>
          <w:b/>
          <w:caps/>
          <w:sz w:val="28"/>
          <w:szCs w:val="28"/>
        </w:rPr>
        <w:t>266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F11A2A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11A2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A2A">
              <w:rPr>
                <w:rFonts w:ascii="Arial" w:hAnsi="Arial" w:cs="Arial"/>
                <w:sz w:val="20"/>
                <w:szCs w:val="20"/>
              </w:rPr>
              <w:t>Moção Congratulatória à escritora jacareiense Gabriela Abreu pelo lançamento de seu livro, intitulado "Meu Caderno Azul".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11A2A" w:rsidRDefault="00BF791A" w:rsidP="00F11A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F11A2A">
        <w:rPr>
          <w:rFonts w:ascii="Arial" w:hAnsi="Arial" w:cs="Arial"/>
        </w:rPr>
        <w:t xml:space="preserve">à escritora </w:t>
      </w:r>
      <w:r w:rsidR="00F11A2A" w:rsidRPr="00F11A2A">
        <w:rPr>
          <w:rFonts w:ascii="Arial" w:hAnsi="Arial" w:cs="Arial"/>
        </w:rPr>
        <w:t>jacareiense Gabriela Abreu pelo lançamento de seu</w:t>
      </w:r>
      <w:r w:rsidR="00320AE4">
        <w:rPr>
          <w:rFonts w:ascii="Arial" w:hAnsi="Arial" w:cs="Arial"/>
        </w:rPr>
        <w:t xml:space="preserve"> primeiro</w:t>
      </w:r>
      <w:r w:rsidR="00F11A2A" w:rsidRPr="00F11A2A">
        <w:rPr>
          <w:rFonts w:ascii="Arial" w:hAnsi="Arial" w:cs="Arial"/>
        </w:rPr>
        <w:t xml:space="preserve"> livro</w:t>
      </w:r>
      <w:r w:rsidR="00F11A2A">
        <w:rPr>
          <w:rFonts w:ascii="Arial" w:hAnsi="Arial" w:cs="Arial"/>
        </w:rPr>
        <w:t>, intitulado "Meu Caderno Azul".</w:t>
      </w:r>
    </w:p>
    <w:p w:rsidR="00F11A2A" w:rsidRDefault="00F11A2A" w:rsidP="00F11A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lançamento oficial da publicação ocorreu em São Paulo no dia 7 de março. Em Jacareí, </w:t>
      </w:r>
      <w:r w:rsidR="00320AE4">
        <w:rPr>
          <w:rFonts w:ascii="Arial" w:hAnsi="Arial" w:cs="Arial"/>
        </w:rPr>
        <w:t>está programado para o</w:t>
      </w:r>
      <w:r>
        <w:rPr>
          <w:rFonts w:ascii="Arial" w:hAnsi="Arial" w:cs="Arial"/>
        </w:rPr>
        <w:t xml:space="preserve"> dia 13 de março, </w:t>
      </w:r>
      <w:r w:rsidR="00320AE4">
        <w:rPr>
          <w:rFonts w:ascii="Arial" w:hAnsi="Arial" w:cs="Arial"/>
        </w:rPr>
        <w:t xml:space="preserve">a partir das 20 horas, </w:t>
      </w:r>
      <w:r>
        <w:rPr>
          <w:rFonts w:ascii="Arial" w:hAnsi="Arial" w:cs="Arial"/>
        </w:rPr>
        <w:t>no MAV – Museu de Antropologia do Vale do Paraíba.</w:t>
      </w:r>
    </w:p>
    <w:p w:rsidR="00320AE4" w:rsidRPr="00BF791A" w:rsidRDefault="00320AE4" w:rsidP="00F11A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muito sucesso à jovem escritora, cujo talento se soma</w:t>
      </w:r>
      <w:bookmarkStart w:id="0" w:name="_GoBack"/>
      <w:bookmarkEnd w:id="0"/>
      <w:r>
        <w:rPr>
          <w:rFonts w:ascii="Arial" w:hAnsi="Arial" w:cs="Arial"/>
        </w:rPr>
        <w:t xml:space="preserve"> ao já consagrado patrimônio literário de nosso Município.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11A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11A2A">
        <w:rPr>
          <w:rFonts w:ascii="Arial" w:hAnsi="Arial" w:cs="Arial"/>
        </w:rPr>
        <w:t>11 de março de 2015.</w:t>
      </w:r>
    </w:p>
    <w:p w:rsidR="00F11A2A" w:rsidRDefault="00F11A2A" w:rsidP="00F11A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1A2A" w:rsidRDefault="00F11A2A" w:rsidP="00F11A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1A2A" w:rsidRDefault="00F11A2A" w:rsidP="00F11A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1A2A" w:rsidRPr="00F11A2A" w:rsidRDefault="00F11A2A" w:rsidP="00F11A2A">
      <w:pPr>
        <w:tabs>
          <w:tab w:val="left" w:pos="6480"/>
        </w:tabs>
        <w:jc w:val="center"/>
        <w:rPr>
          <w:rFonts w:ascii="Arial" w:hAnsi="Arial"/>
          <w:b/>
        </w:rPr>
      </w:pPr>
      <w:r w:rsidRPr="00F11A2A">
        <w:rPr>
          <w:rFonts w:ascii="Arial" w:hAnsi="Arial"/>
          <w:b/>
        </w:rPr>
        <w:t>ROSE GASPAR</w:t>
      </w:r>
    </w:p>
    <w:p w:rsidR="00F11A2A" w:rsidRPr="00F11A2A" w:rsidRDefault="00F11A2A" w:rsidP="00F11A2A">
      <w:pPr>
        <w:tabs>
          <w:tab w:val="left" w:pos="6480"/>
        </w:tabs>
        <w:jc w:val="center"/>
        <w:rPr>
          <w:rFonts w:ascii="Arial" w:hAnsi="Arial"/>
        </w:rPr>
      </w:pPr>
      <w:r w:rsidRPr="00F11A2A">
        <w:rPr>
          <w:rFonts w:ascii="Arial" w:hAnsi="Arial"/>
        </w:rPr>
        <w:t>Vereadora - PT</w:t>
      </w:r>
    </w:p>
    <w:sectPr w:rsidR="00F11A2A" w:rsidRPr="00F11A2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428" w:rsidRDefault="00977428">
      <w:r>
        <w:separator/>
      </w:r>
    </w:p>
  </w:endnote>
  <w:endnote w:type="continuationSeparator" w:id="0">
    <w:p w:rsidR="00977428" w:rsidRDefault="0097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428" w:rsidRDefault="00977428">
      <w:r>
        <w:separator/>
      </w:r>
    </w:p>
  </w:footnote>
  <w:footnote w:type="continuationSeparator" w:id="0">
    <w:p w:rsidR="00977428" w:rsidRDefault="00977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C34908A" wp14:editId="6799D47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3782336" wp14:editId="02EB838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02141F0" wp14:editId="36EB45A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0AE4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77428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11A2A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154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2015-03-09T14:13:00Z</dcterms:created>
  <dcterms:modified xsi:type="dcterms:W3CDTF">2015-03-09T14:13:00Z</dcterms:modified>
</cp:coreProperties>
</file>