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CE3" w:rsidRPr="00BF791A" w:rsidRDefault="00E60CE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559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60CE3" w:rsidRPr="00BF791A" w:rsidTr="002B152C">
        <w:tc>
          <w:tcPr>
            <w:tcW w:w="1030" w:type="dxa"/>
          </w:tcPr>
          <w:p w:rsidR="00E60CE3" w:rsidRPr="00BF791A" w:rsidRDefault="00E60CE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60CE3" w:rsidRPr="00BF791A" w:rsidRDefault="00E60CE3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EUZA ELIKO MINE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E60CE3" w:rsidRPr="00BF791A" w:rsidRDefault="00E60CE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0CE3" w:rsidRPr="00BF791A" w:rsidRDefault="00E60CE3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EUZA ELIKO MINE</w:t>
      </w:r>
      <w:r>
        <w:rPr>
          <w:rFonts w:ascii="Arial" w:hAnsi="Arial" w:cs="Arial"/>
        </w:rPr>
        <w:t xml:space="preserve"> pelos excelentes serviços prestados ao Município.</w:t>
      </w:r>
    </w:p>
    <w:p w:rsidR="00E60CE3" w:rsidRPr="00BF791A" w:rsidRDefault="00E60CE3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60CE3" w:rsidRPr="00BF791A" w:rsidRDefault="00E60CE3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E60CE3" w:rsidRDefault="00E60CE3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E60CE3" w:rsidRDefault="00E60CE3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0CE3" w:rsidRDefault="00E60CE3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0CE3" w:rsidRDefault="00E60CE3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0CE3" w:rsidRPr="00335086" w:rsidRDefault="00E60CE3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E60CE3" w:rsidRDefault="00E60CE3" w:rsidP="00335086">
      <w:pPr>
        <w:tabs>
          <w:tab w:val="left" w:pos="6480"/>
        </w:tabs>
        <w:jc w:val="center"/>
        <w:rPr>
          <w:rFonts w:ascii="Arial" w:hAnsi="Arial"/>
        </w:rPr>
        <w:sectPr w:rsidR="00E60CE3" w:rsidSect="00E60CE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E60CE3" w:rsidRPr="00335086" w:rsidRDefault="00E60CE3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E60CE3" w:rsidRPr="00335086" w:rsidSect="00E60CE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8EA" w:rsidRDefault="002638EA">
      <w:r>
        <w:separator/>
      </w:r>
    </w:p>
  </w:endnote>
  <w:endnote w:type="continuationSeparator" w:id="0">
    <w:p w:rsidR="002638EA" w:rsidRDefault="0026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CE3" w:rsidRDefault="00E60CE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8EA" w:rsidRDefault="002638EA">
      <w:r>
        <w:separator/>
      </w:r>
    </w:p>
  </w:footnote>
  <w:footnote w:type="continuationSeparator" w:id="0">
    <w:p w:rsidR="002638EA" w:rsidRDefault="00263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CE3" w:rsidRDefault="00E60CE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CE3" w:rsidRPr="00EB04D6" w:rsidRDefault="00E60CE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60CE3" w:rsidRPr="00EB04D6" w:rsidRDefault="00E60CE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CE3" w:rsidRPr="00F73DA3" w:rsidRDefault="00E60CE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CE3" w:rsidRPr="00F73DA3" w:rsidRDefault="00E60CE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60CE3" w:rsidRPr="00F73DA3" w:rsidRDefault="00E60CE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CE3" w:rsidRPr="00F73DA3" w:rsidRDefault="00E60CE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638EA"/>
    <w:rsid w:val="002A7434"/>
    <w:rsid w:val="002B152C"/>
    <w:rsid w:val="002C4B2B"/>
    <w:rsid w:val="002F02DB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5C64"/>
    <w:rsid w:val="008A7BC6"/>
    <w:rsid w:val="009768E6"/>
    <w:rsid w:val="009A2ABD"/>
    <w:rsid w:val="009B207E"/>
    <w:rsid w:val="009B32F8"/>
    <w:rsid w:val="009D50D4"/>
    <w:rsid w:val="009E1F05"/>
    <w:rsid w:val="009E2BD6"/>
    <w:rsid w:val="00A46B01"/>
    <w:rsid w:val="00A92CB9"/>
    <w:rsid w:val="00AC712C"/>
    <w:rsid w:val="00AD412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60CE3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2015-04-14T20:27:00Z</dcterms:created>
  <dcterms:modified xsi:type="dcterms:W3CDTF">2015-04-14T20:27:00Z</dcterms:modified>
</cp:coreProperties>
</file>