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607" w:rsidRPr="00BF791A" w:rsidRDefault="00303607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BA37AE">
        <w:rPr>
          <w:rFonts w:ascii="Arial" w:hAnsi="Arial" w:cs="Arial"/>
          <w:b/>
          <w:caps/>
          <w:noProof/>
          <w:sz w:val="28"/>
          <w:szCs w:val="28"/>
        </w:rPr>
        <w:t>560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303607" w:rsidRPr="00BF791A" w:rsidTr="002B152C">
        <w:tc>
          <w:tcPr>
            <w:tcW w:w="1030" w:type="dxa"/>
          </w:tcPr>
          <w:p w:rsidR="00303607" w:rsidRPr="00BF791A" w:rsidRDefault="0030360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303607" w:rsidRPr="00BF791A" w:rsidRDefault="00303607" w:rsidP="008A5C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5086">
              <w:rPr>
                <w:rFonts w:ascii="Arial" w:hAnsi="Arial" w:cs="Arial"/>
                <w:sz w:val="20"/>
                <w:szCs w:val="20"/>
              </w:rPr>
              <w:t xml:space="preserve">Moção de Agradecimento a </w:t>
            </w:r>
            <w:r w:rsidRPr="00BA37AE">
              <w:rPr>
                <w:rFonts w:ascii="Arial" w:hAnsi="Arial" w:cs="Arial"/>
                <w:noProof/>
                <w:sz w:val="20"/>
                <w:szCs w:val="20"/>
              </w:rPr>
              <w:t>NADIR MORAES GUIMARÃES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5086">
              <w:rPr>
                <w:rFonts w:ascii="Arial" w:hAnsi="Arial" w:cs="Arial"/>
                <w:sz w:val="20"/>
                <w:szCs w:val="20"/>
              </w:rPr>
              <w:t>pelos serviços prestados ao Município, por oportunidade de sua aposentadoria.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303607" w:rsidRPr="00BF791A" w:rsidRDefault="0030360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03607" w:rsidRPr="00BF791A" w:rsidRDefault="00303607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  <w:r>
          <w:rPr>
            <w:rFonts w:ascii="Arial" w:hAnsi="Arial" w:cs="Arial"/>
          </w:rPr>
          <w:t>, por oportunidade de sua aposentadoria do serviço público municipal</w:t>
        </w:r>
        <w:r>
          <w:rPr>
            <w:rFonts w:ascii="Arial" w:hAnsi="Arial" w:cs="Arial"/>
          </w:rPr>
          <w:t>,</w:t>
        </w:r>
      </w:smartTag>
      <w:r w:rsidRPr="00BF791A">
        <w:rPr>
          <w:rFonts w:ascii="Arial" w:hAnsi="Arial" w:cs="Arial"/>
        </w:rPr>
        <w:t xml:space="preserve"> o registro de nossos </w:t>
      </w:r>
      <w:r>
        <w:rPr>
          <w:rFonts w:ascii="Arial" w:hAnsi="Arial" w:cs="Arial"/>
        </w:rPr>
        <w:t xml:space="preserve">sinceros agradecimentos </w:t>
      </w:r>
      <w:r w:rsidRPr="00335086">
        <w:rPr>
          <w:rFonts w:ascii="Arial" w:hAnsi="Arial" w:cs="Arial"/>
        </w:rPr>
        <w:t xml:space="preserve">a </w:t>
      </w:r>
      <w:r w:rsidRPr="00BA37AE">
        <w:rPr>
          <w:rFonts w:ascii="Arial" w:hAnsi="Arial" w:cs="Arial"/>
          <w:noProof/>
        </w:rPr>
        <w:t>NADIR MORAES GUIMARÃES</w:t>
      </w:r>
      <w:r>
        <w:rPr>
          <w:rFonts w:ascii="Arial" w:hAnsi="Arial" w:cs="Arial"/>
        </w:rPr>
        <w:t xml:space="preserve"> pelos excelentes serviços prestados ao Município.</w:t>
      </w:r>
    </w:p>
    <w:p w:rsidR="00303607" w:rsidRPr="00BF791A" w:rsidRDefault="00303607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303607" w:rsidRPr="00BF791A" w:rsidRDefault="00303607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303607" w:rsidRDefault="00303607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15 de abril de 2015.</w:t>
      </w:r>
    </w:p>
    <w:p w:rsidR="00303607" w:rsidRDefault="00303607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03607" w:rsidRDefault="00303607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03607" w:rsidRDefault="00303607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03607" w:rsidRPr="00335086" w:rsidRDefault="00303607" w:rsidP="00335086">
      <w:pPr>
        <w:tabs>
          <w:tab w:val="left" w:pos="6480"/>
        </w:tabs>
        <w:jc w:val="center"/>
        <w:rPr>
          <w:rFonts w:ascii="Arial" w:hAnsi="Arial"/>
          <w:b/>
        </w:rPr>
      </w:pPr>
      <w:r w:rsidRPr="00335086">
        <w:rPr>
          <w:rFonts w:ascii="Arial" w:hAnsi="Arial"/>
          <w:b/>
        </w:rPr>
        <w:t>ROSE GASPAR</w:t>
      </w:r>
    </w:p>
    <w:p w:rsidR="00303607" w:rsidRDefault="00303607" w:rsidP="00335086">
      <w:pPr>
        <w:tabs>
          <w:tab w:val="left" w:pos="6480"/>
        </w:tabs>
        <w:jc w:val="center"/>
        <w:rPr>
          <w:rFonts w:ascii="Arial" w:hAnsi="Arial"/>
        </w:rPr>
        <w:sectPr w:rsidR="00303607" w:rsidSect="00303607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335086">
        <w:rPr>
          <w:rFonts w:ascii="Arial" w:hAnsi="Arial"/>
        </w:rPr>
        <w:t>Vereadora - PT</w:t>
      </w:r>
    </w:p>
    <w:p w:rsidR="00303607" w:rsidRPr="00335086" w:rsidRDefault="00303607" w:rsidP="00335086">
      <w:pPr>
        <w:tabs>
          <w:tab w:val="left" w:pos="6480"/>
        </w:tabs>
        <w:jc w:val="center"/>
        <w:rPr>
          <w:rFonts w:ascii="Arial" w:hAnsi="Arial"/>
        </w:rPr>
      </w:pPr>
    </w:p>
    <w:sectPr w:rsidR="00303607" w:rsidRPr="00335086" w:rsidSect="00303607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7C6" w:rsidRDefault="00DB47C6">
      <w:r>
        <w:separator/>
      </w:r>
    </w:p>
  </w:endnote>
  <w:endnote w:type="continuationSeparator" w:id="0">
    <w:p w:rsidR="00DB47C6" w:rsidRDefault="00DB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607" w:rsidRDefault="0030360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7C6" w:rsidRDefault="00DB47C6">
      <w:r>
        <w:separator/>
      </w:r>
    </w:p>
  </w:footnote>
  <w:footnote w:type="continuationSeparator" w:id="0">
    <w:p w:rsidR="00DB47C6" w:rsidRDefault="00DB4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607" w:rsidRDefault="00303607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3607" w:rsidRPr="00EB04D6" w:rsidRDefault="0030360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303607" w:rsidRPr="00EB04D6" w:rsidRDefault="0030360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3607" w:rsidRPr="00F73DA3" w:rsidRDefault="0030360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303607" w:rsidRPr="00F73DA3" w:rsidRDefault="0030360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303607" w:rsidRPr="00F73DA3" w:rsidRDefault="0030360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303607" w:rsidRPr="00F73DA3" w:rsidRDefault="0030360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EB04D6" w:rsidRDefault="00AD41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D4125" w:rsidRPr="00EB04D6" w:rsidRDefault="00AD41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F73DA3" w:rsidRDefault="00AD41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D4125" w:rsidRPr="00F73DA3" w:rsidRDefault="00AD41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D4125" w:rsidRPr="00F73DA3" w:rsidRDefault="00AD41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D4125" w:rsidRPr="00F73DA3" w:rsidRDefault="00AD41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03607"/>
    <w:rsid w:val="00323F0F"/>
    <w:rsid w:val="00335086"/>
    <w:rsid w:val="00397FF3"/>
    <w:rsid w:val="00410138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A5C64"/>
    <w:rsid w:val="008A7BC6"/>
    <w:rsid w:val="009768E6"/>
    <w:rsid w:val="009A2ABD"/>
    <w:rsid w:val="009B207E"/>
    <w:rsid w:val="009B32F8"/>
    <w:rsid w:val="009D50D4"/>
    <w:rsid w:val="009E1F05"/>
    <w:rsid w:val="009E2BD6"/>
    <w:rsid w:val="00A46B01"/>
    <w:rsid w:val="00A92CB9"/>
    <w:rsid w:val="00AC712C"/>
    <w:rsid w:val="00AD412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7C6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110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2015-04-14T20:28:00Z</dcterms:created>
  <dcterms:modified xsi:type="dcterms:W3CDTF">2015-04-14T20:29:00Z</dcterms:modified>
</cp:coreProperties>
</file>