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02D4A">
        <w:rPr>
          <w:rFonts w:ascii="Arial" w:hAnsi="Arial" w:cs="Arial"/>
          <w:b/>
          <w:caps/>
          <w:sz w:val="28"/>
          <w:szCs w:val="28"/>
        </w:rPr>
        <w:t>393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33"/>
      </w:tblGrid>
      <w:tr w:rsidR="00BF791A" w:rsidRPr="00BF791A" w:rsidTr="00C02D4A">
        <w:trPr>
          <w:trHeight w:val="420"/>
        </w:trPr>
        <w:tc>
          <w:tcPr>
            <w:tcW w:w="106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3" w:type="dxa"/>
          </w:tcPr>
          <w:p w:rsidR="00BF791A" w:rsidRPr="00BF791A" w:rsidRDefault="00C02D4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Presidente do Sindicato Rural de Jacareí, Sr. Paulo Fernando Mercadante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pela inauguração da nova sede do Sindicato, denominada “Casa do Agricultor Fábio Meirelles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”.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02D4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02D4A" w:rsidRPr="00C02D4A">
        <w:rPr>
          <w:rFonts w:ascii="Arial" w:hAnsi="Arial" w:cs="Arial"/>
        </w:rPr>
        <w:t xml:space="preserve">Moção Congratulatória ao Presidente do Sindicato Rural de Jacareí, Sr. Paulo Fernando Mercadante </w:t>
      </w:r>
      <w:proofErr w:type="spellStart"/>
      <w:r w:rsidR="00C02D4A" w:rsidRPr="00C02D4A">
        <w:rPr>
          <w:rFonts w:ascii="Arial" w:hAnsi="Arial" w:cs="Arial"/>
        </w:rPr>
        <w:t>Turci</w:t>
      </w:r>
      <w:proofErr w:type="spellEnd"/>
      <w:r w:rsidR="00C02D4A" w:rsidRPr="00C02D4A">
        <w:rPr>
          <w:rFonts w:ascii="Arial" w:hAnsi="Arial" w:cs="Arial"/>
        </w:rPr>
        <w:t>, pela inauguração da nova sede do Sindicato, denominada “Casa do Agricultor Fábio Meirelles”.</w:t>
      </w:r>
    </w:p>
    <w:p w:rsidR="002B3340" w:rsidRPr="002B3340" w:rsidRDefault="002B3340" w:rsidP="002B33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2B3340">
        <w:rPr>
          <w:rFonts w:ascii="Arial" w:hAnsi="Arial" w:cs="Arial"/>
        </w:rPr>
        <w:t xml:space="preserve">nova sede do Sindicato </w:t>
      </w:r>
      <w:bookmarkStart w:id="0" w:name="_GoBack"/>
      <w:bookmarkEnd w:id="0"/>
      <w:r>
        <w:rPr>
          <w:rFonts w:ascii="Arial" w:hAnsi="Arial" w:cs="Arial"/>
        </w:rPr>
        <w:t>está</w:t>
      </w:r>
      <w:r w:rsidRPr="002B3340">
        <w:rPr>
          <w:rFonts w:ascii="Arial" w:hAnsi="Arial" w:cs="Arial"/>
        </w:rPr>
        <w:t xml:space="preserve"> localizada na Estrada Varadouro, nº 500, Jardim Colônia.</w:t>
      </w:r>
    </w:p>
    <w:p w:rsidR="002B3340" w:rsidRPr="002B3340" w:rsidRDefault="002B3340" w:rsidP="002B33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B3340">
        <w:rPr>
          <w:rFonts w:ascii="Arial" w:hAnsi="Arial" w:cs="Arial"/>
        </w:rPr>
        <w:t xml:space="preserve">O setor agropecuário brasileiro sofreu diversas transformações ao longo das últimas décadas, em um processo de modernização do campo. A </w:t>
      </w:r>
      <w:r>
        <w:rPr>
          <w:rFonts w:ascii="Arial" w:hAnsi="Arial" w:cs="Arial"/>
        </w:rPr>
        <w:t>agricultura voltada para a autos</w:t>
      </w:r>
      <w:r w:rsidRPr="002B3340">
        <w:rPr>
          <w:rFonts w:ascii="Arial" w:hAnsi="Arial" w:cs="Arial"/>
        </w:rPr>
        <w:t>suficiência familiar passou a se adaptar à modernização, adequando-se às demandas da economia de mercado. Esse processo de expansão do agronegócio teve a contribuição de vários fatores. Entre esses, estão o fortalecimento das instituições de pesquisas agropecuárias e o suporte dado pelos sindicatos rurais. A partir da modernização tecnológica do campo, com investimentos em novos implementos e maquinários agrícolas, nas últimas três décadas, o Brasil se consolidou como um dos mais importantes produtores no setor agrícola e pecuário.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02D4A">
        <w:rPr>
          <w:rFonts w:ascii="Arial" w:hAnsi="Arial" w:cs="Arial"/>
        </w:rPr>
        <w:t xml:space="preserve">25 de março de 2015. </w:t>
      </w:r>
    </w:p>
    <w:p w:rsidR="00C02D4A" w:rsidRPr="00BF791A" w:rsidRDefault="00C02D4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B3340" w:rsidRPr="002B3340" w:rsidRDefault="002B3340" w:rsidP="002B3340">
      <w:pPr>
        <w:jc w:val="center"/>
        <w:rPr>
          <w:rFonts w:ascii="Arial" w:hAnsi="Arial" w:cs="Arial"/>
          <w:b/>
        </w:rPr>
      </w:pPr>
      <w:r w:rsidRPr="002B3340">
        <w:rPr>
          <w:rFonts w:ascii="Arial" w:hAnsi="Arial" w:cs="Arial"/>
          <w:b/>
        </w:rPr>
        <w:t>ANA LINO</w:t>
      </w:r>
    </w:p>
    <w:p w:rsidR="002B3340" w:rsidRPr="002B3340" w:rsidRDefault="002B3340" w:rsidP="002B3340">
      <w:pPr>
        <w:jc w:val="center"/>
        <w:rPr>
          <w:rFonts w:ascii="Arial" w:hAnsi="Arial" w:cs="Arial"/>
        </w:rPr>
      </w:pPr>
      <w:r w:rsidRPr="002B3340">
        <w:rPr>
          <w:rFonts w:ascii="Arial" w:hAnsi="Arial" w:cs="Arial"/>
        </w:rPr>
        <w:t>Vereadora - PMDB</w:t>
      </w:r>
    </w:p>
    <w:p w:rsidR="002B3340" w:rsidRPr="002B3340" w:rsidRDefault="002B3340" w:rsidP="002B3340">
      <w:pPr>
        <w:tabs>
          <w:tab w:val="left" w:pos="6480"/>
        </w:tabs>
        <w:jc w:val="center"/>
        <w:rPr>
          <w:rFonts w:ascii="Arial" w:hAnsi="Arial" w:cs="Arial"/>
        </w:rPr>
      </w:pPr>
      <w:r w:rsidRPr="002B3340">
        <w:rPr>
          <w:rFonts w:ascii="Arial" w:hAnsi="Arial" w:cs="Arial"/>
        </w:rPr>
        <w:t>2ª Secretária</w:t>
      </w:r>
    </w:p>
    <w:sectPr w:rsidR="002B3340" w:rsidRPr="002B3340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3B" w:rsidRDefault="0096493B">
      <w:r>
        <w:separator/>
      </w:r>
    </w:p>
  </w:endnote>
  <w:endnote w:type="continuationSeparator" w:id="0">
    <w:p w:rsidR="0096493B" w:rsidRDefault="0096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3B" w:rsidRDefault="0096493B">
      <w:r>
        <w:separator/>
      </w:r>
    </w:p>
  </w:footnote>
  <w:footnote w:type="continuationSeparator" w:id="0">
    <w:p w:rsidR="0096493B" w:rsidRDefault="00964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DC05856" wp14:editId="6709ACE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93B6665" wp14:editId="76D425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3A706E9" wp14:editId="79C0E4B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753F"/>
    <w:rsid w:val="0014591F"/>
    <w:rsid w:val="00172E81"/>
    <w:rsid w:val="00181CD2"/>
    <w:rsid w:val="001F13C3"/>
    <w:rsid w:val="00204ED7"/>
    <w:rsid w:val="00253C82"/>
    <w:rsid w:val="002A7434"/>
    <w:rsid w:val="002B3340"/>
    <w:rsid w:val="002C4B2B"/>
    <w:rsid w:val="002F02DB"/>
    <w:rsid w:val="00323F0F"/>
    <w:rsid w:val="0032461D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86B6A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50F4E"/>
    <w:rsid w:val="0096493B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2D4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2015-03-23T19:01:00Z</cp:lastPrinted>
  <dcterms:created xsi:type="dcterms:W3CDTF">2015-03-23T18:53:00Z</dcterms:created>
  <dcterms:modified xsi:type="dcterms:W3CDTF">2015-03-24T18:12:00Z</dcterms:modified>
</cp:coreProperties>
</file>