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805DF">
        <w:rPr>
          <w:rFonts w:ascii="Arial" w:hAnsi="Arial" w:cs="Arial"/>
          <w:b/>
          <w:caps/>
          <w:sz w:val="28"/>
          <w:szCs w:val="28"/>
        </w:rPr>
        <w:t>404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805DF" w:rsidP="005974B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05DF">
              <w:rPr>
                <w:rFonts w:ascii="Arial" w:hAnsi="Arial" w:cs="Arial"/>
                <w:sz w:val="20"/>
                <w:szCs w:val="20"/>
              </w:rPr>
              <w:t>Moção Congratulatória ao casal ROSÂNGELA DE FÁTIMA VIEIRA DO NASCIMENTO e CLAUDINEI DO NASCIMENTO pela história de vida e conquista da casa própria.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805DF" w:rsidRPr="00610C12" w:rsidRDefault="00BF791A" w:rsidP="00610C12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  <w:bCs/>
          <w:sz w:val="22"/>
          <w:szCs w:val="22"/>
        </w:rPr>
      </w:pPr>
      <w:r w:rsidRPr="00610C12">
        <w:rPr>
          <w:rFonts w:ascii="Arial" w:hAnsi="Arial" w:cs="Arial"/>
          <w:b/>
          <w:sz w:val="22"/>
          <w:szCs w:val="22"/>
        </w:rPr>
        <w:t>REQUEREMOS</w:t>
      </w:r>
      <w:r w:rsidRPr="00610C1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Excelentíssimo</w:t>
        </w:r>
      </w:smartTag>
      <w:r w:rsidRPr="00610C1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610C12">
          <w:rPr>
            <w:rFonts w:ascii="Arial" w:hAnsi="Arial" w:cs="Arial"/>
            <w:sz w:val="22"/>
            <w:szCs w:val="22"/>
          </w:rPr>
          <w:t>Senhor</w:t>
        </w:r>
      </w:smartTag>
      <w:r w:rsidRPr="00610C1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Presidente</w:t>
        </w:r>
      </w:smartTag>
      <w:r w:rsidRPr="00610C1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Casa</w:t>
        </w:r>
      </w:smartTag>
      <w:r w:rsidRPr="00610C1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formalidades</w:t>
        </w:r>
      </w:smartTag>
      <w:r w:rsidRPr="00610C1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regimentais</w:t>
        </w:r>
      </w:smartTag>
      <w:r w:rsidRPr="00610C12">
        <w:rPr>
          <w:rFonts w:ascii="Arial" w:hAnsi="Arial" w:cs="Arial"/>
          <w:sz w:val="22"/>
          <w:szCs w:val="22"/>
        </w:rPr>
        <w:t xml:space="preserve">, </w:t>
      </w:r>
      <w:r w:rsidR="007805DF" w:rsidRPr="00610C12">
        <w:rPr>
          <w:rFonts w:ascii="Arial" w:hAnsi="Arial" w:cs="Arial"/>
          <w:sz w:val="22"/>
          <w:szCs w:val="22"/>
        </w:rPr>
        <w:t xml:space="preserve">seja inserida na Ata dos nossos trabalhos desta Sessão moção congratulatória ao casal </w:t>
      </w:r>
      <w:r w:rsidR="007805DF" w:rsidRPr="00610C12">
        <w:rPr>
          <w:rFonts w:ascii="Arial" w:hAnsi="Arial" w:cs="Arial"/>
          <w:bCs/>
          <w:sz w:val="22"/>
          <w:szCs w:val="22"/>
        </w:rPr>
        <w:t>ROSÂNGELA DE FÁTIMA VIEIRA DO NASCI</w:t>
      </w:r>
      <w:r w:rsidR="005974B5">
        <w:rPr>
          <w:rFonts w:ascii="Arial" w:hAnsi="Arial" w:cs="Arial"/>
          <w:bCs/>
          <w:sz w:val="22"/>
          <w:szCs w:val="22"/>
        </w:rPr>
        <w:t>MENTO e CLAUDINEI DO NASCIMENTO</w:t>
      </w:r>
      <w:bookmarkStart w:id="0" w:name="_GoBack"/>
      <w:bookmarkEnd w:id="0"/>
      <w:r w:rsidR="007805DF" w:rsidRPr="00610C12">
        <w:rPr>
          <w:rFonts w:ascii="Arial" w:hAnsi="Arial" w:cs="Arial"/>
          <w:bCs/>
          <w:sz w:val="22"/>
          <w:szCs w:val="22"/>
        </w:rPr>
        <w:t xml:space="preserve"> pela história de vida e conquista da casa própria.</w:t>
      </w:r>
    </w:p>
    <w:p w:rsidR="007805DF" w:rsidRPr="00610C12" w:rsidRDefault="007805DF" w:rsidP="00610C12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10C12">
        <w:rPr>
          <w:rFonts w:ascii="Arial" w:hAnsi="Arial" w:cs="Arial"/>
          <w:sz w:val="22"/>
          <w:szCs w:val="22"/>
        </w:rPr>
        <w:t>De fato, recorrendo à história do casal Rosângela e Claudinei, percebemos facilmente que a vida lhes proporcionou experiências difíceis e árduas, que poucos poderiam ou conseguiriam superar. Contudo, percebemos que foram justamente os obstáculos experimentados e superados pelo casal que reforçaram a união e o propósito de conquistar um teto, e de melhorar suas condições de vida.</w:t>
      </w:r>
    </w:p>
    <w:p w:rsidR="007805DF" w:rsidRPr="00610C12" w:rsidRDefault="007805DF" w:rsidP="00610C12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10C12">
        <w:rPr>
          <w:rFonts w:ascii="Arial" w:hAnsi="Arial" w:cs="Arial"/>
          <w:sz w:val="22"/>
          <w:szCs w:val="22"/>
        </w:rPr>
        <w:t>Coroando o anseio do casal, Rosângela e Claudinei foram agraciados através do programa habitacional “MINHA CASA, MINHA VIDA” para a aquisição de uma unidade no Residencial Santa Terezinha II, no Jardim Novo Amanhecer.</w:t>
      </w:r>
      <w:r w:rsidR="00610C12">
        <w:rPr>
          <w:rFonts w:ascii="Arial" w:hAnsi="Arial" w:cs="Arial"/>
          <w:sz w:val="22"/>
          <w:szCs w:val="22"/>
        </w:rPr>
        <w:t xml:space="preserve"> H</w:t>
      </w:r>
      <w:r w:rsidRPr="00610C12">
        <w:rPr>
          <w:rFonts w:ascii="Arial" w:hAnsi="Arial" w:cs="Arial"/>
          <w:sz w:val="22"/>
          <w:szCs w:val="22"/>
        </w:rPr>
        <w:t>oje, decorrido mais de um ano do sorteio e aquisição do apartamento, o casal é só felicidade e satisfação, pois o ambiente familiar é muito positivo.</w:t>
      </w:r>
    </w:p>
    <w:p w:rsidR="007805DF" w:rsidRPr="00610C12" w:rsidRDefault="007805DF" w:rsidP="00610C12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10C12">
        <w:rPr>
          <w:rFonts w:ascii="Arial" w:hAnsi="Arial" w:cs="Arial"/>
          <w:sz w:val="22"/>
          <w:szCs w:val="22"/>
        </w:rPr>
        <w:t>Reconhecendo que o programa federal “MINHA CASA, MINHA VIDA” tem possibilitado não só a inclusão de famílias no seio de nossa sociedade, mas também proporciona reconhecida dignidade às pessoas, muitas delas que viviam abaixo da linha da pobreza, compartilhamos com o casal Rosângela e Claudinei a felicidade pelas conquistas.</w:t>
      </w:r>
    </w:p>
    <w:p w:rsidR="00BF791A" w:rsidRPr="00610C12" w:rsidRDefault="00BF791A" w:rsidP="00610C12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10C12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fim</w:t>
        </w:r>
      </w:smartTag>
      <w:r w:rsidRPr="00610C1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respeitosamente</w:t>
        </w:r>
      </w:smartTag>
      <w:r w:rsidRPr="00610C12">
        <w:rPr>
          <w:rFonts w:ascii="Arial" w:hAnsi="Arial" w:cs="Arial"/>
          <w:sz w:val="22"/>
          <w:szCs w:val="22"/>
        </w:rPr>
        <w:t xml:space="preserve"> </w:t>
      </w:r>
      <w:r w:rsidRPr="00610C12">
        <w:rPr>
          <w:rFonts w:ascii="Arial" w:hAnsi="Arial" w:cs="Arial"/>
          <w:b/>
          <w:sz w:val="22"/>
          <w:szCs w:val="22"/>
        </w:rPr>
        <w:t>REQUEREMOS</w:t>
      </w:r>
      <w:r w:rsidRPr="00610C12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Presidência</w:t>
        </w:r>
      </w:smartTag>
      <w:r w:rsidRPr="00610C1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Casa</w:t>
        </w:r>
      </w:smartTag>
      <w:r w:rsidRPr="00610C12">
        <w:rPr>
          <w:rFonts w:ascii="Arial" w:hAnsi="Arial" w:cs="Arial"/>
          <w:sz w:val="22"/>
          <w:szCs w:val="22"/>
        </w:rPr>
        <w:t xml:space="preserve"> que sejam adotadas </w:t>
      </w:r>
      <w:r w:rsidR="007805DF" w:rsidRPr="00610C12">
        <w:rPr>
          <w:rFonts w:ascii="Arial" w:hAnsi="Arial" w:cs="Arial"/>
          <w:sz w:val="22"/>
          <w:szCs w:val="22"/>
        </w:rPr>
        <w:t xml:space="preserve">as providências habituais e necessárias para a divulgação desta propositura ao casal </w:t>
      </w:r>
      <w:r w:rsidR="007805DF" w:rsidRPr="00610C12">
        <w:rPr>
          <w:rFonts w:ascii="Arial" w:hAnsi="Arial" w:cs="Arial"/>
          <w:bCs/>
          <w:sz w:val="22"/>
          <w:szCs w:val="22"/>
        </w:rPr>
        <w:t>ROSÂNGELA DE FÁTIMA VIEIRA DO NASCIMENTO e CLAUDINEI DO NASCIMENTO,</w:t>
      </w:r>
      <w:r w:rsidR="007805DF" w:rsidRPr="00610C12">
        <w:rPr>
          <w:rFonts w:ascii="Arial" w:hAnsi="Arial" w:cs="Arial"/>
          <w:sz w:val="22"/>
          <w:szCs w:val="22"/>
        </w:rPr>
        <w:t xml:space="preserve"> moradores do Residencial Santa Terezinha II, no Jardim Novo Amanhecer, por essa linda história de vida que muito nos ensina.</w:t>
      </w:r>
    </w:p>
    <w:p w:rsidR="00BF791A" w:rsidRPr="00610C12" w:rsidRDefault="00BF791A" w:rsidP="00610C1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610C12">
          <w:rPr>
            <w:rFonts w:ascii="Arial" w:hAnsi="Arial" w:cs="Arial"/>
            <w:sz w:val="22"/>
            <w:szCs w:val="22"/>
          </w:rPr>
          <w:t>Sala</w:t>
        </w:r>
      </w:smartTag>
      <w:r w:rsidRPr="00610C12">
        <w:rPr>
          <w:rFonts w:ascii="Arial" w:hAnsi="Arial" w:cs="Arial"/>
          <w:sz w:val="22"/>
          <w:szCs w:val="22"/>
        </w:rPr>
        <w:t xml:space="preserve"> das Sessões, </w:t>
      </w:r>
      <w:r w:rsidR="007805DF" w:rsidRPr="00610C12">
        <w:rPr>
          <w:rFonts w:ascii="Arial" w:hAnsi="Arial" w:cs="Arial"/>
          <w:sz w:val="22"/>
          <w:szCs w:val="22"/>
        </w:rPr>
        <w:t>25 de março de 2015.</w:t>
      </w:r>
    </w:p>
    <w:p w:rsidR="007805DF" w:rsidRDefault="007805D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805DF" w:rsidRDefault="007805D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805DF" w:rsidRPr="007805DF" w:rsidRDefault="007805DF" w:rsidP="007805DF">
      <w:pPr>
        <w:jc w:val="center"/>
        <w:rPr>
          <w:rFonts w:ascii="Arial" w:hAnsi="Arial"/>
          <w:b/>
        </w:rPr>
      </w:pPr>
      <w:r w:rsidRPr="007805DF">
        <w:rPr>
          <w:rFonts w:ascii="Arial" w:hAnsi="Arial"/>
          <w:b/>
        </w:rPr>
        <w:t>HERNANI BARRETO</w:t>
      </w:r>
    </w:p>
    <w:p w:rsidR="007805DF" w:rsidRPr="007805DF" w:rsidRDefault="007805DF" w:rsidP="007805DF">
      <w:pPr>
        <w:jc w:val="center"/>
        <w:rPr>
          <w:rFonts w:ascii="Arial" w:hAnsi="Arial"/>
        </w:rPr>
      </w:pPr>
      <w:r w:rsidRPr="007805DF">
        <w:rPr>
          <w:rFonts w:ascii="Arial" w:hAnsi="Arial"/>
        </w:rPr>
        <w:t>Vereador - PT</w:t>
      </w:r>
    </w:p>
    <w:sectPr w:rsidR="007805DF" w:rsidRPr="007805D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E09" w:rsidRDefault="00A41E09">
      <w:r>
        <w:separator/>
      </w:r>
    </w:p>
  </w:endnote>
  <w:endnote w:type="continuationSeparator" w:id="0">
    <w:p w:rsidR="00A41E09" w:rsidRDefault="00A4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E09" w:rsidRDefault="00A41E09">
      <w:r>
        <w:separator/>
      </w:r>
    </w:p>
  </w:footnote>
  <w:footnote w:type="continuationSeparator" w:id="0">
    <w:p w:rsidR="00A41E09" w:rsidRDefault="00A41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26C5E0F" wp14:editId="1261101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0B2DD09" wp14:editId="58D65FD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328609A" wp14:editId="2F0EBA1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4F7F76"/>
    <w:rsid w:val="00505FD8"/>
    <w:rsid w:val="00564368"/>
    <w:rsid w:val="005974B5"/>
    <w:rsid w:val="005B3D21"/>
    <w:rsid w:val="005C3938"/>
    <w:rsid w:val="005E138D"/>
    <w:rsid w:val="00610C12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805DF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1E09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311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2015-03-24T18:30:00Z</cp:lastPrinted>
  <dcterms:created xsi:type="dcterms:W3CDTF">2015-03-24T15:29:00Z</dcterms:created>
  <dcterms:modified xsi:type="dcterms:W3CDTF">2015-03-24T18:30:00Z</dcterms:modified>
</cp:coreProperties>
</file>