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34A3B">
        <w:rPr>
          <w:rFonts w:ascii="Arial" w:hAnsi="Arial" w:cs="Arial"/>
          <w:b/>
          <w:caps/>
          <w:sz w:val="28"/>
          <w:szCs w:val="28"/>
        </w:rPr>
        <w:t>716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34A3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4A3B">
              <w:rPr>
                <w:rFonts w:ascii="Arial" w:hAnsi="Arial" w:cs="Arial"/>
                <w:sz w:val="20"/>
                <w:szCs w:val="20"/>
              </w:rPr>
              <w:t xml:space="preserve">Cumprimenta e agradece, na pessoa do Pastor </w:t>
            </w:r>
            <w:r w:rsidR="00CE513A" w:rsidRPr="00634A3B">
              <w:rPr>
                <w:rFonts w:ascii="Arial" w:hAnsi="Arial" w:cs="Arial"/>
                <w:sz w:val="20"/>
                <w:szCs w:val="20"/>
              </w:rPr>
              <w:t>SILAS SOARES</w:t>
            </w:r>
            <w:r w:rsidRPr="00634A3B">
              <w:rPr>
                <w:rFonts w:ascii="Arial" w:hAnsi="Arial" w:cs="Arial"/>
                <w:sz w:val="20"/>
                <w:szCs w:val="20"/>
              </w:rPr>
              <w:t xml:space="preserve">, Presidente do Conselho de Pastores de Jacareí, todos os Pastores que compareceram à Sessão Solene "Orando por Jacareí", realizada nesta Casa </w:t>
            </w:r>
            <w:proofErr w:type="gramStart"/>
            <w:r w:rsidRPr="00634A3B">
              <w:rPr>
                <w:rFonts w:ascii="Arial" w:hAnsi="Arial" w:cs="Arial"/>
                <w:sz w:val="20"/>
                <w:szCs w:val="20"/>
              </w:rPr>
              <w:t>Legislativa.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E513A" w:rsidRDefault="00BF791A" w:rsidP="00CE5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</w:t>
      </w:r>
      <w:r w:rsidR="00CE513A">
        <w:rPr>
          <w:rFonts w:ascii="Arial" w:hAnsi="Arial" w:cs="Arial"/>
        </w:rPr>
        <w:t>sinceros agradecimentos a</w:t>
      </w:r>
      <w:r w:rsidR="00CE513A" w:rsidRPr="00CE513A">
        <w:rPr>
          <w:rFonts w:ascii="Arial" w:hAnsi="Arial" w:cs="Arial"/>
          <w:sz w:val="20"/>
          <w:szCs w:val="20"/>
        </w:rPr>
        <w:t xml:space="preserve"> </w:t>
      </w:r>
      <w:r w:rsidR="00CE513A" w:rsidRPr="00CE513A">
        <w:rPr>
          <w:rFonts w:ascii="Arial" w:hAnsi="Arial" w:cs="Arial"/>
        </w:rPr>
        <w:t>todos os Pastores que compareceram à Sessão Solene "Orando por Jacareí", realizada nesta Casa Legislativa</w:t>
      </w:r>
      <w:r w:rsidR="00CE513A">
        <w:rPr>
          <w:rFonts w:ascii="Arial" w:hAnsi="Arial" w:cs="Arial"/>
        </w:rPr>
        <w:t xml:space="preserve"> no dia 28 de abril do corrente.</w:t>
      </w:r>
    </w:p>
    <w:p w:rsidR="00CE513A" w:rsidRDefault="00CE513A" w:rsidP="00CE5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evento reafirmou a importância da união dos líderes espirituais de nossa cidade, enaltecendo o valor das orações</w:t>
      </w:r>
      <w:r w:rsidR="00014EA6">
        <w:rPr>
          <w:rFonts w:ascii="Arial" w:hAnsi="Arial" w:cs="Arial"/>
        </w:rPr>
        <w:t xml:space="preserve"> por nossa cidade.</w:t>
      </w:r>
      <w:bookmarkStart w:id="0" w:name="_GoBack"/>
      <w:bookmarkEnd w:id="0"/>
    </w:p>
    <w:p w:rsidR="00CE513A" w:rsidRPr="00BF791A" w:rsidRDefault="00CE513A" w:rsidP="00CE5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dedicamos especiais cumprimentos ao Pastor SILAS SOARES, </w:t>
      </w:r>
      <w:r w:rsidRPr="00CE513A">
        <w:rPr>
          <w:rFonts w:ascii="Arial" w:hAnsi="Arial" w:cs="Arial"/>
        </w:rPr>
        <w:t>Presidente do Conselho de Pastores de Jacareí</w:t>
      </w:r>
      <w:r>
        <w:rPr>
          <w:rFonts w:ascii="Arial" w:hAnsi="Arial" w:cs="Arial"/>
        </w:rPr>
        <w:t>.</w:t>
      </w:r>
    </w:p>
    <w:p w:rsidR="00BF791A" w:rsidRPr="00BF791A" w:rsidRDefault="00BF791A" w:rsidP="00CE513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34A3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634A3B">
        <w:rPr>
          <w:rFonts w:ascii="Arial" w:hAnsi="Arial" w:cs="Arial"/>
        </w:rPr>
        <w:t>6</w:t>
      </w:r>
      <w:proofErr w:type="gramEnd"/>
      <w:r w:rsidR="00634A3B">
        <w:rPr>
          <w:rFonts w:ascii="Arial" w:hAnsi="Arial" w:cs="Arial"/>
        </w:rPr>
        <w:t xml:space="preserve"> de maio de 2015.</w:t>
      </w:r>
    </w:p>
    <w:p w:rsidR="00634A3B" w:rsidRDefault="00634A3B" w:rsidP="00634A3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34A3B" w:rsidRDefault="00634A3B" w:rsidP="00634A3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34A3B" w:rsidRDefault="00634A3B" w:rsidP="00634A3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34A3B" w:rsidRPr="00634A3B" w:rsidRDefault="00634A3B" w:rsidP="00634A3B">
      <w:pPr>
        <w:jc w:val="center"/>
        <w:rPr>
          <w:rFonts w:ascii="Arial" w:hAnsi="Arial" w:cs="Arial"/>
          <w:b/>
        </w:rPr>
      </w:pPr>
      <w:r w:rsidRPr="00634A3B">
        <w:rPr>
          <w:rFonts w:ascii="Arial" w:hAnsi="Arial" w:cs="Arial"/>
          <w:b/>
        </w:rPr>
        <w:t>ROGÉRIO TIMÓTEO</w:t>
      </w:r>
    </w:p>
    <w:p w:rsidR="00634A3B" w:rsidRPr="00634A3B" w:rsidRDefault="00634A3B" w:rsidP="00634A3B">
      <w:pPr>
        <w:jc w:val="center"/>
        <w:rPr>
          <w:rFonts w:ascii="Arial" w:hAnsi="Arial" w:cs="Arial"/>
        </w:rPr>
      </w:pPr>
      <w:r w:rsidRPr="00634A3B">
        <w:rPr>
          <w:rFonts w:ascii="Arial" w:hAnsi="Arial" w:cs="Arial"/>
        </w:rPr>
        <w:t>Vereador - PRB</w:t>
      </w:r>
    </w:p>
    <w:p w:rsidR="00634A3B" w:rsidRPr="002A7434" w:rsidRDefault="00634A3B" w:rsidP="00634A3B">
      <w:pPr>
        <w:tabs>
          <w:tab w:val="left" w:pos="-600"/>
        </w:tabs>
        <w:jc w:val="center"/>
        <w:rPr>
          <w:rFonts w:ascii="Arial" w:hAnsi="Arial" w:cs="Arial"/>
        </w:rPr>
      </w:pPr>
      <w:r w:rsidRPr="00634A3B">
        <w:rPr>
          <w:rFonts w:ascii="Arial" w:hAnsi="Arial" w:cs="Arial"/>
        </w:rPr>
        <w:t>1º Secretário</w:t>
      </w:r>
    </w:p>
    <w:sectPr w:rsidR="00634A3B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4E0" w:rsidRDefault="003A34E0">
      <w:r>
        <w:separator/>
      </w:r>
    </w:p>
  </w:endnote>
  <w:endnote w:type="continuationSeparator" w:id="0">
    <w:p w:rsidR="003A34E0" w:rsidRDefault="003A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4E0" w:rsidRDefault="003A34E0">
      <w:r>
        <w:separator/>
      </w:r>
    </w:p>
  </w:footnote>
  <w:footnote w:type="continuationSeparator" w:id="0">
    <w:p w:rsidR="003A34E0" w:rsidRDefault="003A3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4EA6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3A34E0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34A3B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513A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2015-05-05T14:20:00Z</dcterms:created>
  <dcterms:modified xsi:type="dcterms:W3CDTF">2015-05-05T14:20:00Z</dcterms:modified>
</cp:coreProperties>
</file>