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47B" w:rsidRP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>MANUTENÇÃO NO ALAMBRADO DA EMEI COMENDADOR ANTONIO LOUREIRO CARDOSO, SITUADA NA RUA ENGENHEIRO FLÁVIO DA SILVA FREITAS - BAIRRO IGARAPÉS.</w:t>
      </w:r>
      <w:r w:rsidRPr="00E7047B">
        <w:rPr>
          <w:rFonts w:ascii="Arial" w:hAnsi="Arial" w:cs="Arial"/>
          <w:color w:val="000000"/>
        </w:rPr>
        <w:t xml:space="preserve"> Trata-se de pedido dos pais e responsáveis pelos alunos. A unidade escolar é cercada por alambrados para proteger as crianças e a EMEI. Ocorre que o alambrado está danificado em diversos pontos, colocando em perigo as crianças que ali permanecem, brincando no parque. Com o atual estado do alambrado, os responsáveis pelos alunos ficam preocupados em deixar as crianças no parque, pois podem vir a se machucar, e a EMEI fica exposta sem qualquer proteção.</w:t>
      </w:r>
    </w:p>
    <w:p w:rsid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>RECUO, MELHORIA E CONSTRUÇÃO DE BAIA NO PONTO DE ÔNIBUS NA AVENIDA DAS INDÚSTRIAS, EM FRENTE AO Nº 476 - JARDIM DAS INDÚSTRIAS.</w:t>
      </w:r>
      <w:r w:rsidRPr="00E7047B">
        <w:rPr>
          <w:rFonts w:ascii="Arial" w:hAnsi="Arial" w:cs="Arial"/>
          <w:color w:val="000000"/>
        </w:rPr>
        <w:t xml:space="preserve"> Trata-se de pedido dos usuários de ônibus e moradores próximos ao ponto. Saliento que o ponto de ônibus está localizado muito próximo à avenida, e os usuários relatam o perigo iminente de um grave acidente, pelo fato de que os motoristas de ônibus realizam a parada em plena avenida. Acreditando ser possível evitar uma tragédia, os solicitantes pedem que o abrigo seja recuado alguns metros, que seja construído uma baia, e que o abrigo tenha mais proteção, pois o atual não protege do sol e muito menos da chuva. Há relatos de usuários que em dias de chuva embarcam no ônibus todos molhados, ou seja, a maioria dos abrigos que temos hoje nos pontos de ônibus mais parece uma placa de identificação que naquele local há um ponto de ônibus.</w:t>
      </w:r>
    </w:p>
    <w:p w:rsidR="00E7047B" w:rsidRDefault="00E7047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E7047B" w:rsidRPr="00E7047B" w:rsidRDefault="00E7047B" w:rsidP="00E7047B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</w:p>
    <w:p w:rsidR="00E7047B" w:rsidRP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 xml:space="preserve">MANUTENÇÃO </w:t>
      </w:r>
      <w:r w:rsidRPr="00E7047B">
        <w:rPr>
          <w:rFonts w:ascii="Arial" w:hAnsi="Arial" w:cs="Arial"/>
          <w:b/>
          <w:color w:val="000000"/>
          <w:u w:val="single"/>
        </w:rPr>
        <w:t>URGENTE</w:t>
      </w:r>
      <w:r w:rsidRPr="00E7047B">
        <w:rPr>
          <w:rFonts w:ascii="Arial" w:hAnsi="Arial" w:cs="Arial"/>
          <w:b/>
          <w:color w:val="000000"/>
        </w:rPr>
        <w:t xml:space="preserve"> DA BOCA DE LOBO NA AVENDIDA DAS </w:t>
      </w:r>
      <w:r>
        <w:rPr>
          <w:rFonts w:ascii="Arial" w:hAnsi="Arial" w:cs="Arial"/>
          <w:b/>
          <w:color w:val="000000"/>
        </w:rPr>
        <w:t>INDÚSTRIAS</w:t>
      </w:r>
      <w:r w:rsidRPr="00E7047B">
        <w:rPr>
          <w:rFonts w:ascii="Arial" w:hAnsi="Arial" w:cs="Arial"/>
          <w:b/>
          <w:color w:val="000000"/>
        </w:rPr>
        <w:t xml:space="preserve"> - JARDIM DAS </w:t>
      </w:r>
      <w:r>
        <w:rPr>
          <w:rFonts w:ascii="Arial" w:hAnsi="Arial" w:cs="Arial"/>
          <w:b/>
          <w:color w:val="000000"/>
        </w:rPr>
        <w:t>INDÚSTRIAS</w:t>
      </w:r>
      <w:r w:rsidRPr="00E7047B">
        <w:rPr>
          <w:rFonts w:ascii="Arial" w:hAnsi="Arial" w:cs="Arial"/>
          <w:b/>
          <w:color w:val="000000"/>
        </w:rPr>
        <w:t>.</w:t>
      </w:r>
      <w:r w:rsidRPr="00E7047B">
        <w:rPr>
          <w:rFonts w:ascii="Arial" w:hAnsi="Arial" w:cs="Arial"/>
          <w:color w:val="000000"/>
        </w:rPr>
        <w:t xml:space="preserve"> Trata-se de pedido dos pedestres locais, por intermédio deste Vereador. Solicitam </w:t>
      </w:r>
      <w:r w:rsidRPr="00E7047B">
        <w:rPr>
          <w:rFonts w:ascii="Arial" w:hAnsi="Arial" w:cs="Arial"/>
          <w:color w:val="000000"/>
          <w:u w:val="single"/>
        </w:rPr>
        <w:t>em caráter de urgência</w:t>
      </w:r>
      <w:r w:rsidRPr="00E7047B">
        <w:rPr>
          <w:rFonts w:ascii="Arial" w:hAnsi="Arial" w:cs="Arial"/>
          <w:color w:val="000000"/>
        </w:rPr>
        <w:t xml:space="preserve"> que seja providenciada a troca da tampa da boca de lobo que se encontra totalmente danificada, na Avenida das </w:t>
      </w:r>
      <w:r>
        <w:rPr>
          <w:rFonts w:ascii="Arial" w:hAnsi="Arial" w:cs="Arial"/>
          <w:color w:val="000000"/>
        </w:rPr>
        <w:t>Indústrias</w:t>
      </w:r>
      <w:r w:rsidRPr="00E7047B">
        <w:rPr>
          <w:rFonts w:ascii="Arial" w:hAnsi="Arial" w:cs="Arial"/>
          <w:color w:val="000000"/>
        </w:rPr>
        <w:t>, situada entre os números 476 e 494, em frente à viela, pois a mesma está localizada em área de grande circulação de pedestres, principalmente por ser próximo a uma escola, podendo assim causar graves acidentes.</w:t>
      </w:r>
    </w:p>
    <w:p w:rsidR="00E7047B" w:rsidRP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 xml:space="preserve">CONSTRUÇÃO DE ESCADARIA NA VIELA QUE FAZ LIGAÇÃO ENTRE A AV. DAS INDÚSTRIAS E A RUA APARECIDA, NA PARTE ONDE HÁ O CORRIMÃO - JARDIM DAS </w:t>
      </w:r>
      <w:r>
        <w:rPr>
          <w:rFonts w:ascii="Arial" w:hAnsi="Arial" w:cs="Arial"/>
          <w:b/>
          <w:color w:val="000000"/>
        </w:rPr>
        <w:t>INDÚSTRIAS</w:t>
      </w:r>
      <w:r w:rsidRPr="00E7047B">
        <w:rPr>
          <w:rFonts w:ascii="Arial" w:hAnsi="Arial" w:cs="Arial"/>
          <w:b/>
          <w:color w:val="000000"/>
        </w:rPr>
        <w:t>.</w:t>
      </w:r>
      <w:r w:rsidRPr="00E7047B">
        <w:rPr>
          <w:rFonts w:ascii="Arial" w:hAnsi="Arial" w:cs="Arial"/>
          <w:color w:val="000000"/>
        </w:rPr>
        <w:t xml:space="preserve"> Trata-se de pedido dos pedestres locais. Solicitam que seja providenciada uma escadaria na viela onde há o corrimão. Esse trecho da viela é bastante íngreme, e por ela transitam diariamente muitas pessoas, inclusive idosos indo à UBS, e crianças que estudam na escola próxima. A construção de uma escada nesse local trará mais segurança, pois crianças e idosos constantemente estão se acidentando pelo atual estado da Viela.</w:t>
      </w:r>
    </w:p>
    <w:p w:rsid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>MOTONIVELAMENTO E CASCALHAMENTO NA RUA VIGILANTES, NA RUA CARPINTEIROS E ADJACÊNCIAS - CONJUNTO PRIMEIRO DE MAIO.</w:t>
      </w:r>
      <w:r w:rsidRPr="00E7047B">
        <w:rPr>
          <w:rFonts w:ascii="Arial" w:hAnsi="Arial" w:cs="Arial"/>
          <w:color w:val="000000"/>
        </w:rPr>
        <w:t xml:space="preserve"> Trata-se de pedido dos moradores do bairro que sofrem com o péssimo estado das ruas que não são asfaltadas, possuindo crateras gigantescas. No bairro falta pavimentação, havendo a necessidade da manutenção.</w:t>
      </w:r>
    </w:p>
    <w:p w:rsidR="00E7047B" w:rsidRDefault="00E7047B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E7047B" w:rsidRPr="00E7047B" w:rsidRDefault="00E7047B" w:rsidP="00E7047B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</w:p>
    <w:p w:rsidR="00E7047B" w:rsidRP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>MOTONIVELAMENTO E CASCALHAMENTO NA ESTRADA DA PINDA</w:t>
      </w:r>
      <w:r>
        <w:rPr>
          <w:rFonts w:ascii="Arial" w:hAnsi="Arial" w:cs="Arial"/>
          <w:b/>
          <w:color w:val="000000"/>
        </w:rPr>
        <w:t>Ú</w:t>
      </w:r>
      <w:r w:rsidRPr="00E7047B">
        <w:rPr>
          <w:rFonts w:ascii="Arial" w:hAnsi="Arial" w:cs="Arial"/>
          <w:b/>
          <w:color w:val="000000"/>
        </w:rPr>
        <w:t>VA-SERVIDÃO E ADJACÊNCIAS - BAIRRO DO VARADOURO.</w:t>
      </w:r>
      <w:r w:rsidRPr="00E7047B">
        <w:rPr>
          <w:rFonts w:ascii="Arial" w:hAnsi="Arial" w:cs="Arial"/>
          <w:color w:val="000000"/>
        </w:rPr>
        <w:t xml:space="preserve"> Trata-se de pedido dos moradores, Sra. Rosa e Sr. Benedito, que sofrem com a atual situação da estrada. Por se tratar de um bairro rural, que possui diversas chácaras, existe a necessidade de manutenção através de motonivelamento e cascalhamento. Saliento que, no estado em que a estrada se encontra, fica difícil para transitar com os veículos, que se danificam ao passar pelos buracos.</w:t>
      </w:r>
    </w:p>
    <w:p w:rsidR="00E7047B" w:rsidRP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>MOTONIVELAMENTO E CASCALHAMENTO NA RUA MINAS GERAIS E ADJACÊNCIAS - RIO COMPRIDO.</w:t>
      </w:r>
      <w:r w:rsidRPr="00E7047B">
        <w:rPr>
          <w:rFonts w:ascii="Arial" w:hAnsi="Arial" w:cs="Arial"/>
          <w:color w:val="000000"/>
        </w:rPr>
        <w:t xml:space="preserve"> Trata-se de pedido dos moradores do bairro, que sofrem com a atual situação das ruas. A Rua Minas Gerais está em péssimas condições, possui buracos e pedras pontiagudas que causam imensas dificuldades para veículos e pedestres que ali transitam. Os próprios moradores necessitam improvisar cascalho para tapar os buracos em frente às residências para conseguir entrar e sair com seus veículos, existe a necessidade de manutenção através de motonivelamento e cascalhamento.</w:t>
      </w:r>
    </w:p>
    <w:p w:rsidR="00E7047B" w:rsidRP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>COLOCAÇÃO DE PLACA DE IDENTIFICAÇÃO NO PRÉDIO DO PROJETO ¨MAIS EDUCAÇÃO INTEGRAL DO RICARDINA¨, SITUADA NA AVENIDA SEBASTIÃO LOPES Nº 95 - JARDIM NOVA ESPERANÇA.</w:t>
      </w:r>
      <w:r w:rsidRPr="00E7047B">
        <w:rPr>
          <w:rFonts w:ascii="Arial" w:hAnsi="Arial" w:cs="Arial"/>
          <w:color w:val="000000"/>
        </w:rPr>
        <w:t xml:space="preserve"> Trata-se de pedido deste Vereador que pretende atender a solicitação de moradores do bairro. Há algum tempo funcionava no local mencionado o Projeto ERE e havia a devida placa de Identificação. Entretanto, findou-se esse projeto e implantou-se o atual, porém sem qualquer placa de identificação. Assim, para que seja visível aos munícipes, venho requerer que seja colocada uma nova placa, para que toda a população possa ter o conhecimento do que atualmente está funcionando no local.</w:t>
      </w:r>
    </w:p>
    <w:p w:rsidR="00E7047B" w:rsidRPr="00E7047B" w:rsidRDefault="00E7047B" w:rsidP="00E7047B">
      <w:pPr>
        <w:pStyle w:val="PargrafodaLista"/>
        <w:widowControl w:val="0"/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</w:p>
    <w:p w:rsidR="00E7047B" w:rsidRP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>SINALIZAÇÃO DE SOLO NA AVENIDA DAS LETRAS, EM TODA A SUA EXTENSÃO - VILLA BRANCA.</w:t>
      </w:r>
      <w:r w:rsidRPr="00E7047B">
        <w:rPr>
          <w:rFonts w:ascii="Arial" w:hAnsi="Arial" w:cs="Arial"/>
          <w:color w:val="000000"/>
        </w:rPr>
        <w:t xml:space="preserve"> Trata-se de pedido dos condutores de veículos, comerciantes e moradores do referido bairro. A avenida em questão é muito movimentada, possui diversas rotatórias e prédios residenciais, necessitando de sinalização adequada para evitar graves acidentes. Na referida avenida não há sinalização no solo, o que dificulta a visibilidade dos condutores.</w:t>
      </w:r>
    </w:p>
    <w:p w:rsidR="00E7047B" w:rsidRP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7047B">
        <w:rPr>
          <w:rFonts w:ascii="Arial" w:hAnsi="Arial" w:cs="Arial"/>
          <w:b/>
          <w:color w:val="000000"/>
        </w:rPr>
        <w:t>IMPLANTAÇÃO DE FAIXAS DE PEDRESTRES NA AVENIDA DAS LETRAS - VILLA BRANCA.</w:t>
      </w:r>
      <w:r w:rsidRPr="00E7047B">
        <w:rPr>
          <w:rFonts w:ascii="Arial" w:hAnsi="Arial" w:cs="Arial"/>
          <w:color w:val="000000"/>
        </w:rPr>
        <w:t xml:space="preserve"> Trata-se de pedido dos condutores de veículos, comerciantes e moradores do referido bairro. Como a avenida em questão é muito movimentada e possui diversas rotatórias e prédios residenciais, necessita de sinalização adequada para a travessia de pedestres, pois devido ao crescente movimento da referida avenida, moradores e usuários ficam em diversos pontos aguardando para fazer a travessia. Assim, se faz necessário que seja atendida esta solicitação para que moradores e usuários tenham mais segurança</w:t>
      </w:r>
      <w:r>
        <w:rPr>
          <w:rFonts w:ascii="Arial" w:hAnsi="Arial" w:cs="Arial"/>
          <w:color w:val="000000"/>
        </w:rPr>
        <w:t>.</w:t>
      </w:r>
    </w:p>
    <w:p w:rsidR="00E7047B" w:rsidRPr="00E7047B" w:rsidRDefault="00E7047B" w:rsidP="00E7047B">
      <w:pPr>
        <w:pStyle w:val="PargrafodaLista"/>
        <w:widowControl w:val="0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jc w:val="both"/>
        <w:rPr>
          <w:rFonts w:ascii="Arial" w:hAnsi="Arial" w:cs="Arial"/>
          <w:b/>
          <w:color w:val="000000"/>
        </w:rPr>
      </w:pPr>
      <w:r w:rsidRPr="00E7047B">
        <w:rPr>
          <w:rFonts w:ascii="Arial" w:hAnsi="Arial" w:cs="Arial"/>
          <w:b/>
          <w:color w:val="000000"/>
        </w:rPr>
        <w:t xml:space="preserve">ESTUDO </w:t>
      </w:r>
      <w:r>
        <w:rPr>
          <w:rFonts w:ascii="Arial" w:hAnsi="Arial" w:cs="Arial"/>
          <w:b/>
          <w:color w:val="000000"/>
        </w:rPr>
        <w:t xml:space="preserve">PARA IMPLANTAÇÃO </w:t>
      </w:r>
      <w:r w:rsidRPr="00E7047B">
        <w:rPr>
          <w:rFonts w:ascii="Arial" w:hAnsi="Arial" w:cs="Arial"/>
          <w:b/>
          <w:color w:val="000000"/>
        </w:rPr>
        <w:t>DE LOMBO-FAIXAS NA AVENIDA DAS LETRAS - VILLA BRANCA.</w:t>
      </w:r>
      <w:r w:rsidRPr="00E7047B">
        <w:rPr>
          <w:rFonts w:ascii="Arial" w:hAnsi="Arial" w:cs="Arial"/>
          <w:color w:val="000000"/>
        </w:rPr>
        <w:t xml:space="preserve"> Trata-se de pedido dos condutores de veículos, comerciantes e moradores do referido. A avenida em questão é muito movimentada, possui diversas rotatórias e prédios residenciais e os condutores de veículos e motocicletas que a</w:t>
      </w:r>
      <w:bookmarkStart w:id="0" w:name="_GoBack"/>
      <w:bookmarkEnd w:id="0"/>
      <w:r w:rsidRPr="00E7047B">
        <w:rPr>
          <w:rFonts w:ascii="Arial" w:hAnsi="Arial" w:cs="Arial"/>
          <w:color w:val="000000"/>
        </w:rPr>
        <w:t>li transitam não respeitam os limites de velocidade, o que dificulta a travessia de pedestres. A implantação de lombo-faixas traria mais segurança para todos.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E7047B">
        <w:rPr>
          <w:rFonts w:ascii="Arial" w:hAnsi="Arial" w:cs="Arial"/>
          <w:b/>
          <w:caps/>
          <w:color w:val="000000"/>
          <w:sz w:val="18"/>
          <w:szCs w:val="18"/>
        </w:rPr>
        <w:t>06/05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898" w:rsidRDefault="00137898">
      <w:r>
        <w:separator/>
      </w:r>
    </w:p>
  </w:endnote>
  <w:endnote w:type="continuationSeparator" w:id="0">
    <w:p w:rsidR="00137898" w:rsidRDefault="0013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898" w:rsidRDefault="00137898">
      <w:r>
        <w:separator/>
      </w:r>
    </w:p>
  </w:footnote>
  <w:footnote w:type="continuationSeparator" w:id="0">
    <w:p w:rsidR="00137898" w:rsidRDefault="00137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5563618" wp14:editId="5765EE0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68EB3D" wp14:editId="6015708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318BD8EB" wp14:editId="5D0D875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E7047B" w:rsidRPr="00E7047B">
      <w:rPr>
        <w:rFonts w:ascii="Arial Black" w:hAnsi="Arial Black" w:cs="Arial"/>
        <w:b/>
        <w:sz w:val="28"/>
        <w:szCs w:val="28"/>
      </w:rPr>
      <w:t>741</w:t>
    </w:r>
    <w:r w:rsidRPr="00E7047B">
      <w:rPr>
        <w:rFonts w:ascii="Arial Black" w:hAnsi="Arial Black" w:cs="Arial"/>
        <w:b/>
        <w:sz w:val="28"/>
        <w:szCs w:val="28"/>
      </w:rPr>
      <w:fldChar w:fldCharType="begin"/>
    </w:r>
    <w:r w:rsidRPr="00E7047B">
      <w:rPr>
        <w:rFonts w:ascii="Arial Black" w:hAnsi="Arial Black" w:cs="Arial"/>
        <w:b/>
        <w:sz w:val="28"/>
        <w:szCs w:val="28"/>
      </w:rPr>
      <w:instrText xml:space="preserve">  </w:instrText>
    </w:r>
    <w:r w:rsidRPr="00E7047B">
      <w:rPr>
        <w:rFonts w:ascii="Arial Black" w:hAnsi="Arial Black" w:cs="Arial"/>
        <w:b/>
        <w:sz w:val="28"/>
        <w:szCs w:val="28"/>
      </w:rPr>
      <w:fldChar w:fldCharType="end"/>
    </w:r>
    <w:r w:rsidRPr="00E7047B">
      <w:rPr>
        <w:rFonts w:ascii="Arial Black" w:hAnsi="Arial Black" w:cs="Arial"/>
        <w:b/>
        <w:sz w:val="28"/>
        <w:szCs w:val="28"/>
      </w:rPr>
      <w:t>/201</w:t>
    </w:r>
    <w:r w:rsidR="00A534C7" w:rsidRPr="00E7047B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E7047B" w:rsidRPr="00E7047B">
      <w:rPr>
        <w:rFonts w:ascii="Arial Black" w:hAnsi="Arial Black" w:cs="Arial"/>
        <w:b/>
        <w:sz w:val="28"/>
        <w:szCs w:val="28"/>
      </w:rPr>
      <w:t>06/05</w:t>
    </w:r>
    <w:r w:rsidRPr="00E7047B">
      <w:rPr>
        <w:rFonts w:ascii="Arial Black" w:hAnsi="Arial Black" w:cs="Arial"/>
        <w:b/>
        <w:sz w:val="28"/>
        <w:szCs w:val="28"/>
      </w:rPr>
      <w:fldChar w:fldCharType="begin"/>
    </w:r>
    <w:r w:rsidRPr="00E7047B">
      <w:rPr>
        <w:rFonts w:ascii="Arial Black" w:hAnsi="Arial Black" w:cs="Arial"/>
        <w:b/>
        <w:sz w:val="28"/>
        <w:szCs w:val="28"/>
      </w:rPr>
      <w:instrText xml:space="preserve">  </w:instrText>
    </w:r>
    <w:r w:rsidRPr="00E7047B">
      <w:rPr>
        <w:rFonts w:ascii="Arial Black" w:hAnsi="Arial Black" w:cs="Arial"/>
        <w:b/>
        <w:sz w:val="28"/>
        <w:szCs w:val="28"/>
      </w:rPr>
      <w:fldChar w:fldCharType="end"/>
    </w:r>
    <w:r w:rsidRPr="00E7047B">
      <w:rPr>
        <w:rFonts w:ascii="Arial Black" w:hAnsi="Arial Black" w:cs="Arial"/>
        <w:b/>
        <w:sz w:val="28"/>
        <w:szCs w:val="28"/>
      </w:rPr>
      <w:fldChar w:fldCharType="begin"/>
    </w:r>
    <w:r w:rsidRPr="00E7047B">
      <w:rPr>
        <w:rFonts w:ascii="Arial Black" w:hAnsi="Arial Black" w:cs="Arial"/>
        <w:b/>
        <w:sz w:val="28"/>
        <w:szCs w:val="28"/>
      </w:rPr>
      <w:instrText xml:space="preserve">  </w:instrText>
    </w:r>
    <w:r w:rsidRPr="00E7047B">
      <w:rPr>
        <w:rFonts w:ascii="Arial Black" w:hAnsi="Arial Black" w:cs="Arial"/>
        <w:b/>
        <w:sz w:val="28"/>
        <w:szCs w:val="28"/>
      </w:rPr>
      <w:fldChar w:fldCharType="end"/>
    </w:r>
    <w:r w:rsidRPr="00E7047B">
      <w:rPr>
        <w:rFonts w:ascii="Arial Black" w:hAnsi="Arial Black" w:cs="Arial"/>
        <w:b/>
        <w:sz w:val="28"/>
        <w:szCs w:val="28"/>
      </w:rPr>
      <w:t>/201</w:t>
    </w:r>
    <w:r w:rsidR="002C6191" w:rsidRPr="00E7047B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826B2">
      <w:rPr>
        <w:rStyle w:val="Nmerodepgina"/>
        <w:rFonts w:ascii="Arial" w:hAnsi="Arial" w:cs="Arial"/>
        <w:b/>
        <w:noProof/>
      </w:rPr>
      <w:t>04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826B2">
      <w:rPr>
        <w:rStyle w:val="Nmerodepgina"/>
        <w:rFonts w:ascii="Arial" w:hAnsi="Arial" w:cs="Arial"/>
        <w:b/>
        <w:noProof/>
      </w:rPr>
      <w:t>04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E6F223A"/>
    <w:multiLevelType w:val="hybridMultilevel"/>
    <w:tmpl w:val="3C8AE89A"/>
    <w:lvl w:ilvl="0" w:tplc="ECFE59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7FD904FD"/>
    <w:multiLevelType w:val="hybridMultilevel"/>
    <w:tmpl w:val="18A262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37898"/>
    <w:rsid w:val="0017063A"/>
    <w:rsid w:val="001735A8"/>
    <w:rsid w:val="001826B2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7047B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704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70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4</Pages>
  <Words>958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6121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2015-05-05T20:14:00Z</cp:lastPrinted>
  <dcterms:created xsi:type="dcterms:W3CDTF">2015-05-05T20:14:00Z</dcterms:created>
  <dcterms:modified xsi:type="dcterms:W3CDTF">2015-05-05T20:14:00Z</dcterms:modified>
</cp:coreProperties>
</file>