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713D7">
        <w:rPr>
          <w:rFonts w:ascii="Arial" w:hAnsi="Arial" w:cs="Arial"/>
          <w:b/>
          <w:caps/>
          <w:sz w:val="28"/>
          <w:szCs w:val="28"/>
        </w:rPr>
        <w:t>78</w:t>
      </w:r>
      <w:r w:rsidR="00B232AB">
        <w:rPr>
          <w:rFonts w:ascii="Arial" w:hAnsi="Arial" w:cs="Arial"/>
          <w:b/>
          <w:caps/>
          <w:sz w:val="28"/>
          <w:szCs w:val="28"/>
        </w:rPr>
        <w:t>6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B232AB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32AB">
              <w:rPr>
                <w:rFonts w:ascii="Arial" w:hAnsi="Arial" w:cs="Arial"/>
                <w:sz w:val="20"/>
                <w:szCs w:val="20"/>
              </w:rPr>
              <w:t>Parabeniza o atleta Fábio Barbosa pela conquista de medalha de ouro na modalidade poomse da faixa vermelha, na 3ª etapa do Campeonato Paulista de Taekwondo, realizada no último dia 3 de maio, em Santa Isabel (SP).</w:t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Pr="00BF791A" w:rsidRDefault="00BF791A" w:rsidP="00C713D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B232AB">
        <w:rPr>
          <w:rFonts w:ascii="Arial" w:hAnsi="Arial" w:cs="Arial"/>
        </w:rPr>
        <w:t>ao</w:t>
      </w:r>
      <w:r w:rsidR="00C713D7" w:rsidRPr="00C713D7">
        <w:rPr>
          <w:rFonts w:ascii="Arial" w:hAnsi="Arial" w:cs="Arial"/>
        </w:rPr>
        <w:t xml:space="preserve"> atleta </w:t>
      </w:r>
      <w:r w:rsidR="00B232AB" w:rsidRPr="00B232AB">
        <w:rPr>
          <w:rFonts w:ascii="Arial" w:hAnsi="Arial" w:cs="Arial"/>
        </w:rPr>
        <w:t>Fábio Barbosa pela conquista de medalha de ouro na modalidade poomse da faixa vermelha, na 3ª etapa do Campeonato Paulista de Taekwondo, realizada no último</w:t>
      </w:r>
      <w:bookmarkStart w:id="0" w:name="_GoBack"/>
      <w:bookmarkEnd w:id="0"/>
      <w:r w:rsidR="00B232AB" w:rsidRPr="00B232AB">
        <w:rPr>
          <w:rFonts w:ascii="Arial" w:hAnsi="Arial" w:cs="Arial"/>
        </w:rPr>
        <w:t xml:space="preserve"> dia 3 de maio, em Santa Isabel (SP).</w:t>
      </w:r>
    </w:p>
    <w:p w:rsidR="00BF791A" w:rsidRPr="00BF791A" w:rsidRDefault="00BF791A" w:rsidP="00C713D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C713D7" w:rsidRDefault="00C713D7" w:rsidP="00C713D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</w:p>
    <w:p w:rsidR="00C713D7" w:rsidRDefault="00BF791A" w:rsidP="00C713D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C713D7">
        <w:rPr>
          <w:rFonts w:ascii="Arial" w:hAnsi="Arial" w:cs="Arial"/>
        </w:rPr>
        <w:t>13 de maio de 2015.</w:t>
      </w:r>
    </w:p>
    <w:p w:rsidR="00C713D7" w:rsidRDefault="00C713D7" w:rsidP="00C713D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713D7" w:rsidRDefault="00C713D7" w:rsidP="00C713D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713D7" w:rsidRDefault="00C713D7" w:rsidP="00C713D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713D7" w:rsidRPr="00C713D7" w:rsidRDefault="00C713D7" w:rsidP="00C713D7">
      <w:pPr>
        <w:tabs>
          <w:tab w:val="left" w:pos="6480"/>
        </w:tabs>
        <w:jc w:val="center"/>
        <w:rPr>
          <w:rFonts w:ascii="Arial" w:hAnsi="Arial"/>
          <w:b/>
        </w:rPr>
      </w:pPr>
      <w:r w:rsidRPr="00C713D7">
        <w:rPr>
          <w:rFonts w:ascii="Arial" w:hAnsi="Arial"/>
          <w:b/>
        </w:rPr>
        <w:t>ROSE GASPAR</w:t>
      </w:r>
    </w:p>
    <w:p w:rsidR="00C713D7" w:rsidRPr="00C713D7" w:rsidRDefault="00C713D7" w:rsidP="00C713D7">
      <w:pPr>
        <w:tabs>
          <w:tab w:val="left" w:pos="6480"/>
        </w:tabs>
        <w:jc w:val="center"/>
        <w:rPr>
          <w:rFonts w:ascii="Arial" w:hAnsi="Arial"/>
        </w:rPr>
      </w:pPr>
      <w:r w:rsidRPr="00C713D7">
        <w:rPr>
          <w:rFonts w:ascii="Arial" w:hAnsi="Arial"/>
        </w:rPr>
        <w:t>Vereadora - PT</w:t>
      </w:r>
    </w:p>
    <w:sectPr w:rsidR="00C713D7" w:rsidRPr="00C713D7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407A" w:rsidRDefault="0009407A">
      <w:r>
        <w:separator/>
      </w:r>
    </w:p>
  </w:endnote>
  <w:endnote w:type="continuationSeparator" w:id="0">
    <w:p w:rsidR="0009407A" w:rsidRDefault="00094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407A" w:rsidRDefault="0009407A">
      <w:r>
        <w:separator/>
      </w:r>
    </w:p>
  </w:footnote>
  <w:footnote w:type="continuationSeparator" w:id="0">
    <w:p w:rsidR="0009407A" w:rsidRDefault="000940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07A"/>
    <w:rsid w:val="00094490"/>
    <w:rsid w:val="000958D5"/>
    <w:rsid w:val="000D5CCB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F02DB"/>
    <w:rsid w:val="00323F0F"/>
    <w:rsid w:val="003876E6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B5DCC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232AB"/>
    <w:rsid w:val="00BA1565"/>
    <w:rsid w:val="00BD3C47"/>
    <w:rsid w:val="00BF791A"/>
    <w:rsid w:val="00C06BEA"/>
    <w:rsid w:val="00C36E68"/>
    <w:rsid w:val="00C44D39"/>
    <w:rsid w:val="00C713D7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131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2015-05-12T12:14:00Z</dcterms:created>
  <dcterms:modified xsi:type="dcterms:W3CDTF">2015-05-12T12:14:00Z</dcterms:modified>
</cp:coreProperties>
</file>