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D6254">
        <w:rPr>
          <w:rFonts w:ascii="Arial" w:hAnsi="Arial" w:cs="Arial"/>
          <w:b/>
          <w:caps/>
          <w:sz w:val="28"/>
          <w:szCs w:val="28"/>
        </w:rPr>
        <w:t>791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7D625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6254">
              <w:rPr>
                <w:rFonts w:ascii="Arial" w:hAnsi="Arial" w:cs="Arial"/>
                <w:sz w:val="20"/>
                <w:szCs w:val="20"/>
              </w:rPr>
              <w:t>Ao DER - Departamento de Estradas de Rodagem do Estado de São Paulo, solicitando providências para a recolocação de lombada na Rodovia Geraldo Scavone, próximo ao Posto Sete Estrelas,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7D625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7D6254" w:rsidRPr="007D6254">
        <w:rPr>
          <w:rFonts w:ascii="Arial" w:hAnsi="Arial" w:cs="Arial"/>
        </w:rPr>
        <w:t>ao DER - Departamento de Estradas de Rodagem do Estado de São Paulo solicitando providências para a recolocação de lombada na Rodovia Geraldo Scavone, próximo ao Posto</w:t>
      </w:r>
      <w:r w:rsidR="007D6254">
        <w:rPr>
          <w:rFonts w:ascii="Arial" w:hAnsi="Arial" w:cs="Arial"/>
        </w:rPr>
        <w:t xml:space="preserve"> Sete Estrelas, neste Município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7D625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</w:t>
      </w:r>
      <w:r w:rsidR="007D6254">
        <w:rPr>
          <w:rFonts w:ascii="Arial" w:hAnsi="Arial" w:cs="Arial"/>
        </w:rPr>
        <w:t xml:space="preserve">compreensão e aos préstimos do </w:t>
      </w:r>
      <w:r w:rsidR="007D6254" w:rsidRPr="007D6254">
        <w:rPr>
          <w:rFonts w:ascii="Arial" w:hAnsi="Arial" w:cs="Arial"/>
        </w:rPr>
        <w:t>Departamento de Estradas de Rodagem do Estado de São Paulo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7D6254">
        <w:rPr>
          <w:rFonts w:ascii="Arial" w:hAnsi="Arial" w:cs="Arial"/>
        </w:rPr>
        <w:t>13 de maio de 2015.</w:t>
      </w:r>
    </w:p>
    <w:p w:rsidR="007D6254" w:rsidRDefault="007D625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D6254" w:rsidRDefault="007D625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D6254" w:rsidRDefault="007D625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D6254" w:rsidRPr="007D6254" w:rsidRDefault="007D6254" w:rsidP="007D6254">
      <w:pPr>
        <w:jc w:val="center"/>
        <w:rPr>
          <w:rFonts w:ascii="Arial" w:hAnsi="Arial"/>
          <w:b/>
          <w:smallCaps/>
        </w:rPr>
      </w:pPr>
      <w:r w:rsidRPr="007D6254">
        <w:rPr>
          <w:rFonts w:ascii="Arial" w:hAnsi="Arial"/>
          <w:b/>
          <w:smallCaps/>
        </w:rPr>
        <w:t>VALMIR DO PARQUE MEIA LUA</w:t>
      </w:r>
    </w:p>
    <w:p w:rsidR="007D6254" w:rsidRPr="007D6254" w:rsidRDefault="007D6254" w:rsidP="007D6254">
      <w:pPr>
        <w:jc w:val="center"/>
        <w:rPr>
          <w:rFonts w:ascii="Arial" w:hAnsi="Arial"/>
        </w:rPr>
      </w:pPr>
      <w:r w:rsidRPr="007D6254">
        <w:rPr>
          <w:rFonts w:ascii="Arial" w:hAnsi="Arial"/>
        </w:rPr>
        <w:t>Vereador – PSD</w:t>
      </w:r>
    </w:p>
    <w:sectPr w:rsidR="007D6254" w:rsidRPr="007D625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443" w:rsidRDefault="00FE4443">
      <w:r>
        <w:separator/>
      </w:r>
    </w:p>
  </w:endnote>
  <w:endnote w:type="continuationSeparator" w:id="0">
    <w:p w:rsidR="00FE4443" w:rsidRDefault="00FE4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443" w:rsidRDefault="00FE4443">
      <w:r>
        <w:separator/>
      </w:r>
    </w:p>
  </w:footnote>
  <w:footnote w:type="continuationSeparator" w:id="0">
    <w:p w:rsidR="00FE4443" w:rsidRDefault="00FE4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D6254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  <w:rsid w:val="00FE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146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2015-05-12T10:53:00Z</dcterms:created>
  <dcterms:modified xsi:type="dcterms:W3CDTF">2015-05-12T10:53:00Z</dcterms:modified>
</cp:coreProperties>
</file>