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E1E3E">
        <w:rPr>
          <w:rFonts w:ascii="Arial" w:hAnsi="Arial" w:cs="Arial"/>
          <w:b/>
          <w:caps/>
          <w:sz w:val="28"/>
          <w:szCs w:val="28"/>
        </w:rPr>
        <w:t>795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E1E3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1E3E">
              <w:rPr>
                <w:rFonts w:ascii="Arial" w:hAnsi="Arial" w:cs="Arial"/>
                <w:sz w:val="20"/>
                <w:szCs w:val="20"/>
              </w:rPr>
              <w:t xml:space="preserve">Congratula os profissionais de enfermagem do Município de Jacareí, na especial pessoa de Zizi Inácio dos Santos, pelo transcurso do Dia Mundial da Enfermagem, comemorado em 12 de maio.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E1E3E" w:rsidRDefault="00BF791A" w:rsidP="008E1E3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8E1E3E">
        <w:rPr>
          <w:rFonts w:ascii="Arial" w:hAnsi="Arial" w:cs="Arial"/>
        </w:rPr>
        <w:t xml:space="preserve">a todos </w:t>
      </w:r>
      <w:r w:rsidR="008E1E3E" w:rsidRPr="008E1E3E">
        <w:rPr>
          <w:rFonts w:ascii="Arial" w:hAnsi="Arial" w:cs="Arial"/>
        </w:rPr>
        <w:t>os profissionais de enfermagem do Município de Jacareí</w:t>
      </w:r>
      <w:r w:rsidR="008E1E3E">
        <w:rPr>
          <w:rFonts w:ascii="Arial" w:hAnsi="Arial" w:cs="Arial"/>
        </w:rPr>
        <w:t xml:space="preserve">, por oportunidade do </w:t>
      </w:r>
      <w:r w:rsidR="008E1E3E" w:rsidRPr="008E1E3E">
        <w:rPr>
          <w:rFonts w:ascii="Arial" w:hAnsi="Arial" w:cs="Arial"/>
        </w:rPr>
        <w:t>transcurso do Dia Mundial da Enfermagem, comemorado em 12 de maio.</w:t>
      </w:r>
    </w:p>
    <w:p w:rsidR="008E1E3E" w:rsidRDefault="008E1E3E" w:rsidP="008E1E3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Ressaltamos a importância do trabalho destes profissionais, </w:t>
      </w:r>
      <w:r w:rsidRPr="008E1E3E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>representam</w:t>
      </w:r>
      <w:r w:rsidRPr="008E1E3E">
        <w:rPr>
          <w:rFonts w:ascii="Arial" w:hAnsi="Arial" w:cs="Arial"/>
        </w:rPr>
        <w:t xml:space="preserve"> um grande exemplo de entrega, dedicação e carinho n</w:t>
      </w:r>
      <w:r>
        <w:rPr>
          <w:rFonts w:ascii="Arial" w:hAnsi="Arial" w:cs="Arial"/>
        </w:rPr>
        <w:t>o tratamento</w:t>
      </w:r>
      <w:r w:rsidRPr="008E1E3E">
        <w:rPr>
          <w:rFonts w:ascii="Arial" w:hAnsi="Arial" w:cs="Arial"/>
        </w:rPr>
        <w:t xml:space="preserve"> dos pacientes.</w:t>
      </w:r>
    </w:p>
    <w:p w:rsidR="00BF791A" w:rsidRPr="00BF791A" w:rsidRDefault="00BF791A" w:rsidP="008E1E3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</w:t>
      </w:r>
      <w:r w:rsidR="008E1E3E">
        <w:rPr>
          <w:rFonts w:ascii="Arial" w:hAnsi="Arial" w:cs="Arial"/>
        </w:rPr>
        <w:t xml:space="preserve">, com nossos especiais cumprimentos a </w:t>
      </w:r>
      <w:r w:rsidR="008E1E3E" w:rsidRPr="008E1E3E">
        <w:rPr>
          <w:rFonts w:ascii="Arial" w:hAnsi="Arial" w:cs="Arial"/>
        </w:rPr>
        <w:t>ZIZI INÁCIO DOS SANTOS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E1E3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E1E3E">
        <w:rPr>
          <w:rFonts w:ascii="Arial" w:hAnsi="Arial" w:cs="Arial"/>
        </w:rPr>
        <w:t>13 de maio de</w:t>
      </w:r>
      <w:bookmarkStart w:id="0" w:name="_GoBack"/>
      <w:bookmarkEnd w:id="0"/>
      <w:r w:rsidR="008E1E3E">
        <w:rPr>
          <w:rFonts w:ascii="Arial" w:hAnsi="Arial" w:cs="Arial"/>
        </w:rPr>
        <w:t xml:space="preserve"> 2015.</w:t>
      </w:r>
    </w:p>
    <w:p w:rsidR="008E1E3E" w:rsidRDefault="008E1E3E" w:rsidP="008E1E3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1E3E" w:rsidRDefault="008E1E3E" w:rsidP="008E1E3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1E3E" w:rsidRDefault="008E1E3E" w:rsidP="008E1E3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E1E3E" w:rsidRPr="008E1E3E" w:rsidRDefault="008E1E3E" w:rsidP="008E1E3E">
      <w:pPr>
        <w:jc w:val="center"/>
        <w:rPr>
          <w:rFonts w:ascii="Arial" w:hAnsi="Arial"/>
          <w:b/>
        </w:rPr>
      </w:pPr>
      <w:r w:rsidRPr="008E1E3E">
        <w:rPr>
          <w:rFonts w:ascii="Arial" w:hAnsi="Arial"/>
          <w:b/>
        </w:rPr>
        <w:t>EDINHO GUEDES</w:t>
      </w:r>
    </w:p>
    <w:p w:rsidR="008E1E3E" w:rsidRPr="008E1E3E" w:rsidRDefault="008E1E3E" w:rsidP="008E1E3E">
      <w:pPr>
        <w:jc w:val="center"/>
        <w:rPr>
          <w:rFonts w:ascii="Arial" w:hAnsi="Arial"/>
        </w:rPr>
      </w:pPr>
      <w:r w:rsidRPr="008E1E3E">
        <w:rPr>
          <w:rFonts w:ascii="Arial" w:hAnsi="Arial"/>
        </w:rPr>
        <w:t>Vereador – PMDB</w:t>
      </w:r>
    </w:p>
    <w:sectPr w:rsidR="008E1E3E" w:rsidRPr="008E1E3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1AF" w:rsidRDefault="00AF21AF">
      <w:r>
        <w:separator/>
      </w:r>
    </w:p>
  </w:endnote>
  <w:endnote w:type="continuationSeparator" w:id="0">
    <w:p w:rsidR="00AF21AF" w:rsidRDefault="00AF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1AF" w:rsidRDefault="00AF21AF">
      <w:r>
        <w:separator/>
      </w:r>
    </w:p>
  </w:footnote>
  <w:footnote w:type="continuationSeparator" w:id="0">
    <w:p w:rsidR="00AF21AF" w:rsidRDefault="00AF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E1E3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F21AF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154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2015-05-12T12:40:00Z</dcterms:created>
  <dcterms:modified xsi:type="dcterms:W3CDTF">2015-05-12T12:40:00Z</dcterms:modified>
</cp:coreProperties>
</file>