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764B24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764B24">
        <w:rPr>
          <w:rFonts w:ascii="Arial" w:hAnsi="Arial" w:cs="Arial"/>
          <w:b/>
          <w:color w:val="000000"/>
        </w:rPr>
        <w:t>MANUTENÇÃO PERMANENTE NAS LIXEIRAS DO MUNICIPIO DE JACAREÍ.</w:t>
      </w:r>
      <w:r w:rsidRPr="00764B24">
        <w:rPr>
          <w:rFonts w:ascii="Arial" w:hAnsi="Arial" w:cs="Arial"/>
          <w:color w:val="000000"/>
        </w:rPr>
        <w:t xml:space="preserve"> Trata-se de pedido dos munícipes da cidade. Em diversos pontos da cidade existem lixeiras públicas, muitas das quais apresentam problemas como: falta de tampas, rachadas, péssimo estado de conservação. A título de exemplo, a lixeira existente em frente ao Mercado Municipal está danificada, fazendo o lixo ficar espalhado por toda</w:t>
      </w:r>
      <w:r>
        <w:rPr>
          <w:rFonts w:ascii="Arial" w:hAnsi="Arial" w:cs="Arial"/>
          <w:color w:val="000000"/>
        </w:rPr>
        <w:t xml:space="preserve"> a</w:t>
      </w:r>
      <w:r w:rsidRPr="00764B24">
        <w:rPr>
          <w:rFonts w:ascii="Arial" w:hAnsi="Arial" w:cs="Arial"/>
          <w:color w:val="000000"/>
        </w:rPr>
        <w:t xml:space="preserve"> parte. O estado das lixeiras deixa a cidade com uma péssima imagem, devendo ser realizada a troca e manutenção das lixeiras.</w:t>
      </w:r>
    </w:p>
    <w:p w:rsidR="00764B24" w:rsidRDefault="00764B24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764B24">
        <w:rPr>
          <w:rFonts w:ascii="Arial" w:hAnsi="Arial" w:cs="Arial"/>
          <w:b/>
          <w:color w:val="000000"/>
        </w:rPr>
        <w:t xml:space="preserve">CAPINA E LIMPEZA DAS CICLOVIAS SITUADAS NA AVENIDA JOSÉ RIBEIRO MOREIRA, JOÃO LINO FILHO E JOSÉ FORTES RANGEL – </w:t>
      </w:r>
      <w:proofErr w:type="gramStart"/>
      <w:r w:rsidRPr="00764B24">
        <w:rPr>
          <w:rFonts w:ascii="Arial" w:hAnsi="Arial" w:cs="Arial"/>
          <w:b/>
          <w:color w:val="000000"/>
        </w:rPr>
        <w:t>JARDIM SANTA</w:t>
      </w:r>
      <w:proofErr w:type="gramEnd"/>
      <w:r w:rsidRPr="00764B24">
        <w:rPr>
          <w:rFonts w:ascii="Arial" w:hAnsi="Arial" w:cs="Arial"/>
          <w:b/>
          <w:color w:val="000000"/>
        </w:rPr>
        <w:t xml:space="preserve"> MARINA.</w:t>
      </w:r>
      <w:r w:rsidRPr="00764B24">
        <w:rPr>
          <w:rFonts w:ascii="Arial" w:hAnsi="Arial" w:cs="Arial"/>
          <w:color w:val="000000"/>
        </w:rPr>
        <w:t xml:space="preserve"> Trata-se de pedido dos usuários das ciclovias e demais moradores do bairro. O mato está alto, tomando por completo a calçada, impossibilitando a passagem dos pedestres que se utilizam do local para realizar caminhadas e passeios pela</w:t>
      </w:r>
      <w:r>
        <w:rPr>
          <w:rFonts w:ascii="Arial" w:hAnsi="Arial" w:cs="Arial"/>
          <w:color w:val="000000"/>
        </w:rPr>
        <w:t>s</w:t>
      </w:r>
      <w:r w:rsidRPr="00764B24">
        <w:rPr>
          <w:rFonts w:ascii="Arial" w:hAnsi="Arial" w:cs="Arial"/>
          <w:color w:val="000000"/>
        </w:rPr>
        <w:t xml:space="preserve"> ciclovia</w:t>
      </w:r>
      <w:r>
        <w:rPr>
          <w:rFonts w:ascii="Arial" w:hAnsi="Arial" w:cs="Arial"/>
          <w:color w:val="000000"/>
        </w:rPr>
        <w:t>s</w:t>
      </w:r>
      <w:r w:rsidRPr="00764B24">
        <w:rPr>
          <w:rFonts w:ascii="Arial" w:hAnsi="Arial" w:cs="Arial"/>
          <w:color w:val="000000"/>
        </w:rPr>
        <w:t>.</w:t>
      </w:r>
    </w:p>
    <w:p w:rsidR="00764B24" w:rsidRDefault="00764B24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764B24">
        <w:rPr>
          <w:rFonts w:ascii="Arial" w:hAnsi="Arial" w:cs="Arial"/>
          <w:b/>
          <w:color w:val="000000"/>
        </w:rPr>
        <w:t xml:space="preserve">LIMPEZA E MANUTENÇÃO DE TERRENO ABANDONADO NA RUA DOS MINEIROS, LOTE D-14 – </w:t>
      </w:r>
      <w:proofErr w:type="gramStart"/>
      <w:r w:rsidRPr="00764B24">
        <w:rPr>
          <w:rFonts w:ascii="Arial" w:hAnsi="Arial" w:cs="Arial"/>
          <w:b/>
          <w:color w:val="000000"/>
        </w:rPr>
        <w:t>JARDIM BELA VISTA</w:t>
      </w:r>
      <w:proofErr w:type="gramEnd"/>
      <w:r w:rsidRPr="00764B24">
        <w:rPr>
          <w:rFonts w:ascii="Arial" w:hAnsi="Arial" w:cs="Arial"/>
          <w:b/>
          <w:color w:val="000000"/>
        </w:rPr>
        <w:t xml:space="preserve">. </w:t>
      </w:r>
      <w:r w:rsidRPr="00764B24">
        <w:rPr>
          <w:rFonts w:ascii="Arial" w:hAnsi="Arial" w:cs="Arial"/>
          <w:color w:val="000000"/>
        </w:rPr>
        <w:t xml:space="preserve">Trata-se de pedido do Sr. Mauro Ribeiro e dos demais moradores da referida via. Os munícipes solicitam em caráter de </w:t>
      </w:r>
      <w:r w:rsidRPr="00764B24">
        <w:rPr>
          <w:rFonts w:ascii="Arial" w:hAnsi="Arial" w:cs="Arial"/>
          <w:color w:val="000000"/>
          <w:u w:val="single"/>
        </w:rPr>
        <w:t>URGÊNCIA</w:t>
      </w:r>
      <w:r w:rsidRPr="00764B24">
        <w:rPr>
          <w:rFonts w:ascii="Arial" w:hAnsi="Arial" w:cs="Arial"/>
          <w:color w:val="000000"/>
        </w:rPr>
        <w:t xml:space="preserve"> que o proprietário do terreno situado na Rua Dos Mineiros, Lote D-14, com inscrição imobiliária </w:t>
      </w:r>
      <w:r>
        <w:rPr>
          <w:rFonts w:ascii="Arial" w:hAnsi="Arial" w:cs="Arial"/>
          <w:color w:val="000000"/>
        </w:rPr>
        <w:br/>
      </w:r>
      <w:r w:rsidRPr="00764B24">
        <w:rPr>
          <w:rFonts w:ascii="Arial" w:hAnsi="Arial" w:cs="Arial"/>
          <w:color w:val="000000"/>
        </w:rPr>
        <w:t>nº 441324477035800000 seja citado e notificado para efetuar a limpeza e a manutenção devida no lote. O mato está alto, com muita sujeira, favorecendo o aparecimento de insetos nas residências próximas ao local. Para combater o problema, os próprios moradores arrecadam dinheiro e pagam uma pessoa para limpar o terreno. Também já realizaram o pedido de fiscalização junto à Prefeitura, porém não obtiveram resposta.</w:t>
      </w:r>
    </w:p>
    <w:p w:rsidR="00764B24" w:rsidRDefault="00764B2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764B24" w:rsidRPr="00764B24" w:rsidRDefault="00764B24" w:rsidP="00764B24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764B24" w:rsidRDefault="00764B24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proofErr w:type="gramStart"/>
      <w:r w:rsidRPr="00764B24">
        <w:rPr>
          <w:rFonts w:ascii="Arial" w:hAnsi="Arial" w:cs="Arial"/>
          <w:b/>
          <w:color w:val="000000"/>
        </w:rPr>
        <w:t>CAPINA,</w:t>
      </w:r>
      <w:proofErr w:type="gramEnd"/>
      <w:r w:rsidRPr="00764B24">
        <w:rPr>
          <w:rFonts w:ascii="Arial" w:hAnsi="Arial" w:cs="Arial"/>
          <w:b/>
          <w:color w:val="000000"/>
        </w:rPr>
        <w:t xml:space="preserve"> LIMPEZA E ILUMINAÇÃO NA VIELA ENTRE A RUA BEL RODRIGUES DE SOUZA E </w:t>
      </w:r>
      <w:r>
        <w:rPr>
          <w:rFonts w:ascii="Arial" w:hAnsi="Arial" w:cs="Arial"/>
          <w:b/>
          <w:color w:val="000000"/>
        </w:rPr>
        <w:t xml:space="preserve">A RUA </w:t>
      </w:r>
      <w:r w:rsidRPr="00764B24">
        <w:rPr>
          <w:rFonts w:ascii="Arial" w:hAnsi="Arial" w:cs="Arial"/>
          <w:b/>
          <w:color w:val="000000"/>
        </w:rPr>
        <w:t>SÃO BENEDITO – JARDIM DIDINHA.</w:t>
      </w:r>
      <w:r w:rsidRPr="00764B24">
        <w:rPr>
          <w:rFonts w:ascii="Arial" w:hAnsi="Arial" w:cs="Arial"/>
          <w:color w:val="000000"/>
        </w:rPr>
        <w:t xml:space="preserve"> Trata-se de pedido dos moradores que utilizam a viela como passagem. O mato no local está muito alto, com acúmulo de lixo, o que dificulta a passagem dos pedestres e acarreta o aparecimento de insetos e animais peçonhentos. Também falta iluminação no local, sendo </w:t>
      </w:r>
      <w:proofErr w:type="gramStart"/>
      <w:r w:rsidRPr="00764B24">
        <w:rPr>
          <w:rFonts w:ascii="Arial" w:hAnsi="Arial" w:cs="Arial"/>
          <w:color w:val="000000"/>
        </w:rPr>
        <w:t>necessário que sejam tomadas</w:t>
      </w:r>
      <w:proofErr w:type="gramEnd"/>
      <w:r w:rsidRPr="00764B24">
        <w:rPr>
          <w:rFonts w:ascii="Arial" w:hAnsi="Arial" w:cs="Arial"/>
          <w:color w:val="000000"/>
        </w:rPr>
        <w:t xml:space="preserve"> as </w:t>
      </w:r>
      <w:r>
        <w:rPr>
          <w:rFonts w:ascii="Arial" w:hAnsi="Arial" w:cs="Arial"/>
          <w:color w:val="000000"/>
        </w:rPr>
        <w:t xml:space="preserve">devidas </w:t>
      </w:r>
      <w:r w:rsidRPr="00764B24">
        <w:rPr>
          <w:rFonts w:ascii="Arial" w:hAnsi="Arial" w:cs="Arial"/>
          <w:color w:val="000000"/>
        </w:rPr>
        <w:t>providências para garantir segurança aos usuários da viela.</w:t>
      </w:r>
    </w:p>
    <w:p w:rsidR="00764B24" w:rsidRDefault="00764B24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764B24">
        <w:rPr>
          <w:rFonts w:ascii="Arial" w:hAnsi="Arial" w:cs="Arial"/>
          <w:b/>
          <w:color w:val="000000"/>
        </w:rPr>
        <w:t>IMPLANTAÇÃO DO LEV (LOCAL DE ENTREGA VOLUNTÁRIA) – CIDADE SALVADOR.</w:t>
      </w:r>
      <w:r w:rsidRPr="00764B24">
        <w:rPr>
          <w:rFonts w:ascii="Arial" w:hAnsi="Arial" w:cs="Arial"/>
          <w:color w:val="000000"/>
        </w:rPr>
        <w:t xml:space="preserve"> Trata-se de pedido dos moradores do bairro, que atualmente possui aproximadamente 10 mil habitantes, que ficam sem saber o que fazer com o entulho e os demais materiais descartáveis. Não tendo local adequado, descartam em esquinas e em diversos pontos do bairro, deixando o bairro como uma péssima imagem.</w:t>
      </w:r>
    </w:p>
    <w:p w:rsidR="00764B24" w:rsidRDefault="00764B24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764B24">
        <w:rPr>
          <w:rFonts w:ascii="Arial" w:hAnsi="Arial" w:cs="Arial"/>
          <w:b/>
          <w:color w:val="000000"/>
        </w:rPr>
        <w:t>REPOSIÇÃO DE LÂMPADAS NA RUA RENATO RUSSO E RUA CARLOS GOMES</w:t>
      </w:r>
      <w:r>
        <w:rPr>
          <w:rFonts w:ascii="Arial" w:hAnsi="Arial" w:cs="Arial"/>
          <w:b/>
          <w:color w:val="000000"/>
        </w:rPr>
        <w:t>,</w:t>
      </w:r>
      <w:r w:rsidRPr="00764B24">
        <w:rPr>
          <w:rFonts w:ascii="Arial" w:hAnsi="Arial" w:cs="Arial"/>
          <w:b/>
          <w:color w:val="000000"/>
        </w:rPr>
        <w:t xml:space="preserve"> SITUADAS NO CONDOMINIO RESIDENCIAL VILLA BRANCA I – VILLA BRANCA.</w:t>
      </w:r>
      <w:r w:rsidRPr="00764B24">
        <w:rPr>
          <w:rFonts w:ascii="Arial" w:hAnsi="Arial" w:cs="Arial"/>
          <w:color w:val="000000"/>
        </w:rPr>
        <w:t xml:space="preserve"> Trata-se de pedido dos moradores. Na Rua Renato Russo</w:t>
      </w:r>
      <w:r>
        <w:rPr>
          <w:rFonts w:ascii="Arial" w:hAnsi="Arial" w:cs="Arial"/>
          <w:color w:val="000000"/>
        </w:rPr>
        <w:t>,</w:t>
      </w:r>
      <w:r w:rsidRPr="00764B24">
        <w:rPr>
          <w:rFonts w:ascii="Arial" w:hAnsi="Arial" w:cs="Arial"/>
          <w:color w:val="000000"/>
        </w:rPr>
        <w:t xml:space="preserve"> em frente ao nº 185</w:t>
      </w:r>
      <w:r>
        <w:rPr>
          <w:rFonts w:ascii="Arial" w:hAnsi="Arial" w:cs="Arial"/>
          <w:color w:val="000000"/>
        </w:rPr>
        <w:t>,</w:t>
      </w:r>
      <w:r w:rsidRPr="00764B24">
        <w:rPr>
          <w:rFonts w:ascii="Arial" w:hAnsi="Arial" w:cs="Arial"/>
          <w:color w:val="000000"/>
        </w:rPr>
        <w:t xml:space="preserve"> há tempos a lâmpada está queimada, trazendo preocupação e insegurança aos moradores. Já na Rua Carlos Gomes, em frente ao nº 185, a lâmpada permanece acesa o tempo todo</w:t>
      </w:r>
      <w:r>
        <w:rPr>
          <w:rFonts w:ascii="Arial" w:hAnsi="Arial" w:cs="Arial"/>
          <w:color w:val="000000"/>
        </w:rPr>
        <w:t>, inclusive durante o dia</w:t>
      </w:r>
      <w:r w:rsidRPr="00764B24">
        <w:rPr>
          <w:rFonts w:ascii="Arial" w:hAnsi="Arial" w:cs="Arial"/>
          <w:color w:val="000000"/>
        </w:rPr>
        <w:t>, sendo necessário reparo para evitar o alto consumo de energia. Os moradores já protocolaram solicitação junto à Prefeitura pelo telefone 0800-163-010, sob nº 4738/2015.</w:t>
      </w:r>
    </w:p>
    <w:p w:rsidR="00764B24" w:rsidRDefault="00764B2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A95D1C" w:rsidRPr="00A95D1C" w:rsidRDefault="00A95D1C" w:rsidP="00A95D1C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764B24" w:rsidRDefault="00A95D1C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A95D1C">
        <w:rPr>
          <w:rFonts w:ascii="Arial" w:hAnsi="Arial" w:cs="Arial"/>
          <w:b/>
          <w:color w:val="000000"/>
        </w:rPr>
        <w:t>REPOSIÇÃO DE LÂMPADAS NA RUA EUCLIDES DA CUNHA E RUA MACHADO DE ASSIS – VILA ZEZÉ.</w:t>
      </w:r>
      <w:r w:rsidRPr="00A95D1C">
        <w:rPr>
          <w:rFonts w:ascii="Arial" w:hAnsi="Arial" w:cs="Arial"/>
          <w:color w:val="000000"/>
        </w:rPr>
        <w:t xml:space="preserve"> Trata-se de pedido do morador Sr. Alexandre de Jesus Faria. A lâmpada da Rua Euclides da Cunha está queimada há tempos. O munícipe já solicitou o serviço, conforme protocolo nº 5347/2015, registrado em 03/03/2015, sem resposta até o momento. A falta de iluminação traz preocupação e insegurança aos moradores.</w:t>
      </w:r>
    </w:p>
    <w:p w:rsidR="00A95D1C" w:rsidRDefault="00A95D1C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A95D1C">
        <w:rPr>
          <w:rFonts w:ascii="Arial" w:hAnsi="Arial" w:cs="Arial"/>
          <w:b/>
          <w:color w:val="000000"/>
        </w:rPr>
        <w:t xml:space="preserve">ACRÉSCIMO DE ÔNIBUS NA LINHA 22 – PAGADOR ANDRADE. </w:t>
      </w:r>
      <w:r w:rsidRPr="00A95D1C">
        <w:rPr>
          <w:rFonts w:ascii="Arial" w:hAnsi="Arial" w:cs="Arial"/>
          <w:color w:val="000000"/>
        </w:rPr>
        <w:t>Solicitamos que a Prefeitura, através da Secretaria competente, realize estudo</w:t>
      </w:r>
      <w:r>
        <w:rPr>
          <w:rFonts w:ascii="Arial" w:hAnsi="Arial" w:cs="Arial"/>
          <w:color w:val="000000"/>
        </w:rPr>
        <w:t>s</w:t>
      </w:r>
      <w:r w:rsidRPr="00A95D1C">
        <w:rPr>
          <w:rFonts w:ascii="Arial" w:hAnsi="Arial" w:cs="Arial"/>
          <w:color w:val="000000"/>
        </w:rPr>
        <w:t xml:space="preserve"> juntamente à JTU</w:t>
      </w:r>
      <w:r>
        <w:rPr>
          <w:rFonts w:ascii="Arial" w:hAnsi="Arial" w:cs="Arial"/>
          <w:color w:val="000000"/>
        </w:rPr>
        <w:t xml:space="preserve"> </w:t>
      </w:r>
      <w:r w:rsidRPr="00A95D1C">
        <w:rPr>
          <w:rFonts w:ascii="Arial" w:hAnsi="Arial" w:cs="Arial"/>
          <w:color w:val="000000"/>
        </w:rPr>
        <w:t>–</w:t>
      </w:r>
      <w:r>
        <w:rPr>
          <w:rFonts w:ascii="Arial" w:hAnsi="Arial" w:cs="Arial"/>
          <w:color w:val="000000"/>
        </w:rPr>
        <w:t xml:space="preserve"> </w:t>
      </w:r>
      <w:r w:rsidRPr="00A95D1C">
        <w:rPr>
          <w:rFonts w:ascii="Arial" w:hAnsi="Arial" w:cs="Arial"/>
          <w:color w:val="000000"/>
        </w:rPr>
        <w:t xml:space="preserve">Jacareí Transporte Urbano Ltda. visando ao aumento do número de ônibus atendendo a linha Circular 22. Trata-se de pedido do Sr. Vilson Alves e dos demais usuários da referida linha, tendo em vista que esta região se desenvolveu bastante, com várias indústrias ali instaladas, e outras tantas que ainda estão se instalando, além das novas famílias que ali estão construindo residências. O número de ônibus hoje existente não condiz com a realidade. O tempo de espera é longo, com os ônibus circulando a cada duas horas, o que é uma crueldade com os usuários, devendo ser reduzido para pelo menos um </w:t>
      </w:r>
      <w:r>
        <w:rPr>
          <w:rFonts w:ascii="Arial" w:hAnsi="Arial" w:cs="Arial"/>
          <w:color w:val="000000"/>
        </w:rPr>
        <w:t xml:space="preserve">ônibus </w:t>
      </w:r>
      <w:r w:rsidRPr="00A95D1C">
        <w:rPr>
          <w:rFonts w:ascii="Arial" w:hAnsi="Arial" w:cs="Arial"/>
          <w:color w:val="000000"/>
        </w:rPr>
        <w:t>a cada hora.</w:t>
      </w:r>
    </w:p>
    <w:p w:rsidR="00A95D1C" w:rsidRDefault="00A95D1C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A95D1C">
        <w:rPr>
          <w:rFonts w:ascii="Arial" w:hAnsi="Arial" w:cs="Arial"/>
          <w:b/>
          <w:color w:val="000000"/>
        </w:rPr>
        <w:t>MUDANÇA NO ITINERÁRIO NA LINHA 22 PARA ATENDER O BAIRRO RIO ABAIXO - PAGADOR ANDRADE / BALNEÁRIO PARAÍBA.</w:t>
      </w:r>
      <w:r w:rsidRPr="00A95D1C">
        <w:rPr>
          <w:rFonts w:ascii="Arial" w:hAnsi="Arial" w:cs="Arial"/>
          <w:color w:val="000000"/>
        </w:rPr>
        <w:t xml:space="preserve"> Trata-se de pedido do Sr. Vilson Alves e dos demais usuários da referida linha. A linha em questão atende os bairros </w:t>
      </w:r>
      <w:r>
        <w:rPr>
          <w:rFonts w:ascii="Arial" w:hAnsi="Arial" w:cs="Arial"/>
          <w:color w:val="000000"/>
        </w:rPr>
        <w:t xml:space="preserve">Pagador Andrade e </w:t>
      </w:r>
      <w:proofErr w:type="gramStart"/>
      <w:r>
        <w:rPr>
          <w:rFonts w:ascii="Arial" w:hAnsi="Arial" w:cs="Arial"/>
          <w:color w:val="000000"/>
        </w:rPr>
        <w:t>Balneário Paraíba</w:t>
      </w:r>
      <w:proofErr w:type="gramEnd"/>
      <w:r w:rsidRPr="00A95D1C">
        <w:rPr>
          <w:rFonts w:ascii="Arial" w:hAnsi="Arial" w:cs="Arial"/>
          <w:color w:val="000000"/>
        </w:rPr>
        <w:t>, ligando-os através da Rod</w:t>
      </w:r>
      <w:r>
        <w:rPr>
          <w:rFonts w:ascii="Arial" w:hAnsi="Arial" w:cs="Arial"/>
          <w:color w:val="000000"/>
        </w:rPr>
        <w:t>ovia</w:t>
      </w:r>
      <w:r w:rsidRPr="00A95D1C">
        <w:rPr>
          <w:rFonts w:ascii="Arial" w:hAnsi="Arial" w:cs="Arial"/>
          <w:color w:val="000000"/>
        </w:rPr>
        <w:t xml:space="preserve"> Presidente Dutra e do Centro. No entanto, há usuários que necessitam acessar a região do bairro Rio Abaixo e adjacências. Com a sugerida mudança, os usuários terão comodidade para acessar os bairros, não necessitando realizar um longo trajeto.</w:t>
      </w:r>
    </w:p>
    <w:p w:rsidR="00A95D1C" w:rsidRDefault="00A95D1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A95D1C" w:rsidRDefault="00A95D1C" w:rsidP="00A95D1C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A95D1C" w:rsidRDefault="00A95D1C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7E44DC">
        <w:rPr>
          <w:rFonts w:ascii="Arial" w:hAnsi="Arial" w:cs="Arial"/>
          <w:b/>
          <w:color w:val="000000"/>
        </w:rPr>
        <w:t>IMPLANTAÇÃO DE ÁREA DE LAZER – PAGADOR ANDRADE.</w:t>
      </w:r>
      <w:r w:rsidRPr="00A95D1C">
        <w:rPr>
          <w:rFonts w:ascii="Arial" w:hAnsi="Arial" w:cs="Arial"/>
          <w:color w:val="000000"/>
        </w:rPr>
        <w:t xml:space="preserve"> Trata-se de pedido do Sr. Vilson Alves e dos demais moradores do bairro. Tendo em vista que a região do bairro Pagador Andrade vem se desenvolvendo a cada dia, as indústrias que se instalaram na região trouxeram para o bairro novos moradores. A cada dia, novas empresas estão se instalando e o bairro terá que acolher mais moradores. Como atualmente o referido bairro não oferece uma estrutura adequada no quesito lazer, indico que sejam instaladas áreas de lazer para que crianças, jovens e demais moradores possuam um espaço adequado para esse fim.</w:t>
      </w:r>
    </w:p>
    <w:p w:rsidR="007E44DC" w:rsidRPr="00764B24" w:rsidRDefault="007E44DC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7E44DC">
        <w:rPr>
          <w:rFonts w:ascii="Arial" w:hAnsi="Arial" w:cs="Arial"/>
          <w:b/>
          <w:color w:val="000000"/>
        </w:rPr>
        <w:t>PAVIMENTAÇÃO ASFÁLTICA NA RUA 1-A – BELA VISTA - YGARAPÉS.</w:t>
      </w:r>
      <w:r w:rsidRPr="007E44DC">
        <w:rPr>
          <w:rFonts w:ascii="Arial" w:hAnsi="Arial" w:cs="Arial"/>
          <w:color w:val="000000"/>
        </w:rPr>
        <w:t xml:space="preserve"> Trata-se de pedido de todos os moradores da referida rua, que há anos vêm sofrendo com o descaso e abandono por parte do Governo do Município, pois pagam um valor exorbitante de IPTU e estão recebendo em retorno o esquecimento. Aproximadamente </w:t>
      </w:r>
      <w:r>
        <w:rPr>
          <w:rFonts w:ascii="Arial" w:hAnsi="Arial" w:cs="Arial"/>
          <w:color w:val="000000"/>
        </w:rPr>
        <w:t>30 (</w:t>
      </w:r>
      <w:r w:rsidRPr="007E44DC">
        <w:rPr>
          <w:rFonts w:ascii="Arial" w:hAnsi="Arial" w:cs="Arial"/>
          <w:color w:val="000000"/>
        </w:rPr>
        <w:t>trinta</w:t>
      </w:r>
      <w:r>
        <w:rPr>
          <w:rFonts w:ascii="Arial" w:hAnsi="Arial" w:cs="Arial"/>
          <w:color w:val="000000"/>
        </w:rPr>
        <w:t>)</w:t>
      </w:r>
      <w:r w:rsidRPr="007E44DC">
        <w:rPr>
          <w:rFonts w:ascii="Arial" w:hAnsi="Arial" w:cs="Arial"/>
          <w:color w:val="000000"/>
        </w:rPr>
        <w:t xml:space="preserve"> famílias vivem nesta rua, e os que possuem veículos não conseguem entrar e sair de suas garagens. O motonivelamento e cascalhamento não são suficientes, pois após uma chuva forte</w:t>
      </w:r>
      <w:r>
        <w:rPr>
          <w:rFonts w:ascii="Arial" w:hAnsi="Arial" w:cs="Arial"/>
          <w:color w:val="000000"/>
        </w:rPr>
        <w:t>, todo</w:t>
      </w:r>
      <w:r w:rsidRPr="007E44DC">
        <w:rPr>
          <w:rFonts w:ascii="Arial" w:hAnsi="Arial" w:cs="Arial"/>
          <w:color w:val="000000"/>
        </w:rPr>
        <w:t xml:space="preserve"> o trabalho se desfaz.</w:t>
      </w:r>
      <w:bookmarkStart w:id="0" w:name="_GoBack"/>
      <w:bookmarkEnd w:id="0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64B24">
        <w:rPr>
          <w:rFonts w:ascii="Arial" w:hAnsi="Arial" w:cs="Arial"/>
          <w:b/>
          <w:caps/>
          <w:color w:val="000000"/>
          <w:sz w:val="18"/>
          <w:szCs w:val="18"/>
        </w:rPr>
        <w:t>20/05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93C" w:rsidRDefault="0044593C">
      <w:r>
        <w:separator/>
      </w:r>
    </w:p>
  </w:endnote>
  <w:endnote w:type="continuationSeparator" w:id="0">
    <w:p w:rsidR="0044593C" w:rsidRDefault="00445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93C" w:rsidRDefault="0044593C">
      <w:r>
        <w:separator/>
      </w:r>
    </w:p>
  </w:footnote>
  <w:footnote w:type="continuationSeparator" w:id="0">
    <w:p w:rsidR="0044593C" w:rsidRDefault="00445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06850AC" wp14:editId="4CEBC1DB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78D391" wp14:editId="35590F7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4B2D4AB" wp14:editId="4B9583C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64B24" w:rsidRPr="00764B24">
      <w:rPr>
        <w:rFonts w:ascii="Arial Black" w:hAnsi="Arial Black" w:cs="Arial"/>
        <w:b/>
        <w:sz w:val="28"/>
        <w:szCs w:val="28"/>
      </w:rPr>
      <w:t>899</w:t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t>/201</w:t>
    </w:r>
    <w:r w:rsidR="00A534C7" w:rsidRPr="00764B2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764B24" w:rsidRPr="00764B24">
      <w:rPr>
        <w:rFonts w:ascii="Arial Black" w:hAnsi="Arial Black" w:cs="Arial"/>
        <w:b/>
        <w:sz w:val="28"/>
        <w:szCs w:val="28"/>
      </w:rPr>
      <w:t>20/05</w:t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t>/201</w:t>
    </w:r>
    <w:r w:rsidR="002C6191" w:rsidRPr="00764B2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E1A6A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E1A6A">
      <w:rPr>
        <w:rStyle w:val="Nmerodepgina"/>
        <w:rFonts w:ascii="Arial" w:hAnsi="Arial" w:cs="Arial"/>
        <w:b/>
        <w:noProof/>
      </w:rPr>
      <w:t>04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4593C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4B24"/>
    <w:rsid w:val="00767750"/>
    <w:rsid w:val="007A6715"/>
    <w:rsid w:val="007B5856"/>
    <w:rsid w:val="007C4E7D"/>
    <w:rsid w:val="007E1A6A"/>
    <w:rsid w:val="007E33E1"/>
    <w:rsid w:val="007E44DC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95D1C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4</Pages>
  <Words>930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5945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2015-05-19T14:13:00Z</cp:lastPrinted>
  <dcterms:created xsi:type="dcterms:W3CDTF">2015-05-19T14:13:00Z</dcterms:created>
  <dcterms:modified xsi:type="dcterms:W3CDTF">2015-05-19T14:13:00Z</dcterms:modified>
</cp:coreProperties>
</file>