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472" w:rsidRPr="00BF791A" w:rsidRDefault="002B147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925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B1472" w:rsidRPr="00BF791A" w:rsidTr="002B152C">
        <w:tc>
          <w:tcPr>
            <w:tcW w:w="1030" w:type="dxa"/>
          </w:tcPr>
          <w:p w:rsidR="002B1472" w:rsidRPr="00BF791A" w:rsidRDefault="002B147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B1472" w:rsidRPr="00BF791A" w:rsidRDefault="002B1472" w:rsidP="00B37EA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Alexandre Ferreira Pereira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posse como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Conselheiro titular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 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B1472" w:rsidRPr="00BF791A" w:rsidRDefault="002B14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B1472" w:rsidRPr="00BF791A" w:rsidRDefault="002B1472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Alexandre Ferreira Pereira</w:t>
      </w:r>
      <w:r w:rsidRPr="00B37EA3">
        <w:rPr>
          <w:rFonts w:ascii="Arial" w:hAnsi="Arial" w:cs="Arial"/>
        </w:rPr>
        <w:t xml:space="preserve"> pela posse como </w:t>
      </w:r>
      <w:r w:rsidRPr="008A437F">
        <w:rPr>
          <w:rFonts w:ascii="Arial" w:hAnsi="Arial" w:cs="Arial"/>
          <w:noProof/>
        </w:rPr>
        <w:t>Conselheiro titular</w:t>
      </w:r>
      <w:r w:rsidRPr="00B37EA3">
        <w:rPr>
          <w:rFonts w:ascii="Arial" w:hAnsi="Arial" w:cs="Arial"/>
        </w:rPr>
        <w:t xml:space="preserve"> do Orçamento Participativo 2015 - Região Norte</w:t>
      </w:r>
      <w:r>
        <w:rPr>
          <w:rFonts w:ascii="Arial" w:hAnsi="Arial" w:cs="Arial"/>
        </w:rPr>
        <w:t>.</w:t>
      </w:r>
    </w:p>
    <w:p w:rsidR="002B1472" w:rsidRPr="00BF791A" w:rsidRDefault="002B1472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B1472" w:rsidRPr="00BF791A" w:rsidRDefault="002B14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B1472" w:rsidRDefault="002B14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2B1472" w:rsidRDefault="002B14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B1472" w:rsidRDefault="002B14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B1472" w:rsidRDefault="002B14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B1472" w:rsidRPr="00B37EA3" w:rsidRDefault="002B1472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2B1472" w:rsidRDefault="002B1472" w:rsidP="00B37EA3">
      <w:pPr>
        <w:jc w:val="center"/>
        <w:rPr>
          <w:rFonts w:ascii="Arial" w:hAnsi="Arial"/>
        </w:rPr>
        <w:sectPr w:rsidR="002B1472" w:rsidSect="002B147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2B1472" w:rsidRPr="00B37EA3" w:rsidRDefault="002B1472" w:rsidP="00B37EA3">
      <w:pPr>
        <w:jc w:val="center"/>
        <w:rPr>
          <w:rFonts w:ascii="Arial" w:hAnsi="Arial"/>
        </w:rPr>
      </w:pPr>
    </w:p>
    <w:sectPr w:rsidR="002B1472" w:rsidRPr="00B37EA3" w:rsidSect="002B147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E7" w:rsidRDefault="00DA2BE7">
      <w:r>
        <w:separator/>
      </w:r>
    </w:p>
  </w:endnote>
  <w:endnote w:type="continuationSeparator" w:id="0">
    <w:p w:rsidR="00DA2BE7" w:rsidRDefault="00DA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472" w:rsidRDefault="002B147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E7" w:rsidRDefault="00DA2BE7">
      <w:r>
        <w:separator/>
      </w:r>
    </w:p>
  </w:footnote>
  <w:footnote w:type="continuationSeparator" w:id="0">
    <w:p w:rsidR="00DA2BE7" w:rsidRDefault="00DA2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472" w:rsidRDefault="002B147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1472" w:rsidRPr="00EB04D6" w:rsidRDefault="002B147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B1472" w:rsidRPr="00EB04D6" w:rsidRDefault="002B147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1472" w:rsidRPr="00F73DA3" w:rsidRDefault="002B147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B1472" w:rsidRPr="00F73DA3" w:rsidRDefault="002B147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B1472" w:rsidRPr="00F73DA3" w:rsidRDefault="002B147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B1472" w:rsidRPr="00F73DA3" w:rsidRDefault="002B147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472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7EA3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D14EB1"/>
    <w:rsid w:val="00D2072E"/>
    <w:rsid w:val="00DA2BE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2015-05-25T12:31:00Z</dcterms:created>
  <dcterms:modified xsi:type="dcterms:W3CDTF">2015-05-25T12:32:00Z</dcterms:modified>
</cp:coreProperties>
</file>