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ECD" w:rsidRPr="00BF791A" w:rsidRDefault="00CD6EC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929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D6ECD" w:rsidRPr="00BF791A" w:rsidTr="002B152C">
        <w:tc>
          <w:tcPr>
            <w:tcW w:w="1030" w:type="dxa"/>
          </w:tcPr>
          <w:p w:rsidR="00CD6ECD" w:rsidRPr="00BF791A" w:rsidRDefault="00CD6EC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D6ECD" w:rsidRPr="00BF791A" w:rsidRDefault="00CD6ECD" w:rsidP="00B439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EA3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Márcia Biban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pela </w:t>
            </w:r>
            <w:r w:rsidR="00B43985">
              <w:rPr>
                <w:rFonts w:ascii="Arial" w:hAnsi="Arial" w:cs="Arial"/>
                <w:sz w:val="20"/>
                <w:szCs w:val="20"/>
              </w:rPr>
              <w:t>eleição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 como </w:t>
            </w:r>
            <w:r w:rsidR="00B43985">
              <w:rPr>
                <w:rFonts w:ascii="Arial" w:hAnsi="Arial" w:cs="Arial"/>
                <w:sz w:val="20"/>
                <w:szCs w:val="20"/>
              </w:rPr>
              <w:t xml:space="preserve">suplente de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Conselheira</w:t>
            </w:r>
            <w:r w:rsidRPr="00B37EA3">
              <w:rPr>
                <w:rFonts w:ascii="Arial" w:hAnsi="Arial" w:cs="Arial"/>
                <w:sz w:val="20"/>
                <w:szCs w:val="20"/>
              </w:rPr>
              <w:t xml:space="preserve"> do Orçamento Participativo 2015 - Região Norte.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CD6ECD" w:rsidRPr="00BF791A" w:rsidRDefault="00CD6EC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6ECD" w:rsidRPr="00BF791A" w:rsidRDefault="00CD6ECD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8A437F">
        <w:rPr>
          <w:rFonts w:ascii="Arial" w:hAnsi="Arial" w:cs="Arial"/>
          <w:caps/>
          <w:noProof/>
        </w:rPr>
        <w:t>Márcia Biban</w:t>
      </w:r>
      <w:r w:rsidRPr="00B37EA3">
        <w:rPr>
          <w:rFonts w:ascii="Arial" w:hAnsi="Arial" w:cs="Arial"/>
        </w:rPr>
        <w:t xml:space="preserve"> pela </w:t>
      </w:r>
      <w:r w:rsidR="00B43985" w:rsidRPr="00B43985">
        <w:rPr>
          <w:rFonts w:ascii="Arial" w:hAnsi="Arial" w:cs="Arial"/>
        </w:rPr>
        <w:t>eleição como suplente de Conselheira</w:t>
      </w:r>
      <w:bookmarkStart w:id="0" w:name="_GoBack"/>
      <w:bookmarkEnd w:id="0"/>
      <w:r w:rsidRPr="00B37EA3">
        <w:rPr>
          <w:rFonts w:ascii="Arial" w:hAnsi="Arial" w:cs="Arial"/>
        </w:rPr>
        <w:t xml:space="preserve"> do Orçamento Participativo 2015 - Região Norte</w:t>
      </w:r>
      <w:r>
        <w:rPr>
          <w:rFonts w:ascii="Arial" w:hAnsi="Arial" w:cs="Arial"/>
        </w:rPr>
        <w:t>.</w:t>
      </w:r>
    </w:p>
    <w:p w:rsidR="00CD6ECD" w:rsidRPr="00BF791A" w:rsidRDefault="00CD6ECD" w:rsidP="00B37E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D6ECD" w:rsidRPr="00BF791A" w:rsidRDefault="00CD6EC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D6ECD" w:rsidRDefault="00CD6ECD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CD6ECD" w:rsidRDefault="00CD6ECD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ECD" w:rsidRDefault="00CD6ECD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ECD" w:rsidRDefault="00CD6ECD" w:rsidP="00B37EA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6ECD" w:rsidRPr="00B37EA3" w:rsidRDefault="00CD6ECD" w:rsidP="00B37EA3">
      <w:pPr>
        <w:jc w:val="center"/>
        <w:rPr>
          <w:rFonts w:ascii="Arial" w:hAnsi="Arial"/>
          <w:b/>
          <w:smallCaps/>
        </w:rPr>
      </w:pPr>
      <w:r w:rsidRPr="00B37EA3">
        <w:rPr>
          <w:rFonts w:ascii="Arial" w:hAnsi="Arial"/>
          <w:b/>
          <w:smallCaps/>
        </w:rPr>
        <w:t>VALMIR DO PARQUE MEIA LUA</w:t>
      </w:r>
    </w:p>
    <w:p w:rsidR="00CD6ECD" w:rsidRDefault="00CD6ECD" w:rsidP="00B37EA3">
      <w:pPr>
        <w:jc w:val="center"/>
        <w:rPr>
          <w:rFonts w:ascii="Arial" w:hAnsi="Arial"/>
        </w:rPr>
        <w:sectPr w:rsidR="00CD6ECD" w:rsidSect="00CD6EC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37EA3">
        <w:rPr>
          <w:rFonts w:ascii="Arial" w:hAnsi="Arial"/>
        </w:rPr>
        <w:t>Vereador – PSD</w:t>
      </w:r>
    </w:p>
    <w:p w:rsidR="00CD6ECD" w:rsidRPr="00B37EA3" w:rsidRDefault="00CD6ECD" w:rsidP="00B37EA3">
      <w:pPr>
        <w:jc w:val="center"/>
        <w:rPr>
          <w:rFonts w:ascii="Arial" w:hAnsi="Arial"/>
        </w:rPr>
      </w:pPr>
    </w:p>
    <w:sectPr w:rsidR="00CD6ECD" w:rsidRPr="00B37EA3" w:rsidSect="00CD6EC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79" w:rsidRDefault="00AB0079">
      <w:r>
        <w:separator/>
      </w:r>
    </w:p>
  </w:endnote>
  <w:endnote w:type="continuationSeparator" w:id="0">
    <w:p w:rsidR="00AB0079" w:rsidRDefault="00AB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ECD" w:rsidRDefault="00CD6EC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79" w:rsidRDefault="00AB0079">
      <w:r>
        <w:separator/>
      </w:r>
    </w:p>
  </w:footnote>
  <w:footnote w:type="continuationSeparator" w:id="0">
    <w:p w:rsidR="00AB0079" w:rsidRDefault="00AB0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ECD" w:rsidRDefault="00CD6EC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ECD" w:rsidRPr="00EB04D6" w:rsidRDefault="00CD6EC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D6ECD" w:rsidRPr="00EB04D6" w:rsidRDefault="00CD6EC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6ECD" w:rsidRPr="00F73DA3" w:rsidRDefault="00CD6EC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D6ECD" w:rsidRPr="00F73DA3" w:rsidRDefault="00CD6EC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D6ECD" w:rsidRPr="00F73DA3" w:rsidRDefault="00CD6EC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D6ECD" w:rsidRPr="00F73DA3" w:rsidRDefault="00CD6EC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1FA1"/>
    <w:rsid w:val="00A46B01"/>
    <w:rsid w:val="00A92CB9"/>
    <w:rsid w:val="00AB0079"/>
    <w:rsid w:val="00AC712C"/>
    <w:rsid w:val="00B37EA3"/>
    <w:rsid w:val="00B43985"/>
    <w:rsid w:val="00BA1565"/>
    <w:rsid w:val="00BD3C47"/>
    <w:rsid w:val="00BF791A"/>
    <w:rsid w:val="00C06BEA"/>
    <w:rsid w:val="00C36E68"/>
    <w:rsid w:val="00C44D39"/>
    <w:rsid w:val="00C47D7E"/>
    <w:rsid w:val="00CA759E"/>
    <w:rsid w:val="00CB2BAB"/>
    <w:rsid w:val="00CD6ECD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2015-05-25T12:34:00Z</dcterms:created>
  <dcterms:modified xsi:type="dcterms:W3CDTF">2015-05-26T18:36:00Z</dcterms:modified>
</cp:coreProperties>
</file>