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13B" w:rsidRPr="00BF791A" w:rsidRDefault="00E4413B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A437F">
        <w:rPr>
          <w:rFonts w:ascii="Arial" w:hAnsi="Arial" w:cs="Arial"/>
          <w:b/>
          <w:caps/>
          <w:noProof/>
          <w:sz w:val="28"/>
          <w:szCs w:val="28"/>
        </w:rPr>
        <w:t>94</w:t>
      </w:r>
      <w:r w:rsidR="009D38CB">
        <w:rPr>
          <w:rFonts w:ascii="Arial" w:hAnsi="Arial" w:cs="Arial"/>
          <w:b/>
          <w:caps/>
          <w:noProof/>
          <w:sz w:val="28"/>
          <w:szCs w:val="28"/>
        </w:rPr>
        <w:t>1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4413B" w:rsidRPr="00BF791A" w:rsidTr="002B152C">
        <w:tc>
          <w:tcPr>
            <w:tcW w:w="1030" w:type="dxa"/>
          </w:tcPr>
          <w:p w:rsidR="00E4413B" w:rsidRPr="00BF791A" w:rsidRDefault="00E4413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E4413B" w:rsidRPr="00BF791A" w:rsidRDefault="00E4413B" w:rsidP="00DC3C5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C57">
              <w:rPr>
                <w:rFonts w:ascii="Arial" w:hAnsi="Arial" w:cs="Arial"/>
                <w:sz w:val="20"/>
                <w:szCs w:val="20"/>
              </w:rPr>
              <w:t xml:space="preserve">Parabeniza o </w:t>
            </w:r>
            <w:proofErr w:type="spellStart"/>
            <w:r w:rsidRPr="00DC3C57">
              <w:rPr>
                <w:rFonts w:ascii="Arial" w:hAnsi="Arial" w:cs="Arial"/>
                <w:sz w:val="20"/>
                <w:szCs w:val="20"/>
              </w:rPr>
              <w:t>biker</w:t>
            </w:r>
            <w:proofErr w:type="spellEnd"/>
            <w:r w:rsidRPr="00DC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437F">
              <w:rPr>
                <w:rFonts w:ascii="Arial" w:hAnsi="Arial" w:cs="Arial"/>
                <w:caps/>
                <w:noProof/>
                <w:sz w:val="20"/>
                <w:szCs w:val="20"/>
              </w:rPr>
              <w:t>Yuri Amando Pereira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, atleta do Jacareí </w:t>
            </w:r>
            <w:proofErr w:type="spellStart"/>
            <w:r w:rsidRPr="00DC3C57"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 w:rsidRPr="00DC3C57">
              <w:rPr>
                <w:rFonts w:ascii="Arial" w:hAnsi="Arial" w:cs="Arial"/>
                <w:sz w:val="20"/>
                <w:szCs w:val="20"/>
              </w:rPr>
              <w:t xml:space="preserve"> Clube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/ Secretaria de Esportes e Recreação, pela conquista do </w:t>
            </w:r>
            <w:r w:rsidRPr="008A437F">
              <w:rPr>
                <w:rFonts w:ascii="Arial" w:hAnsi="Arial" w:cs="Arial"/>
                <w:noProof/>
                <w:sz w:val="20"/>
                <w:szCs w:val="20"/>
              </w:rPr>
              <w:t>6º lugar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, na categoria </w:t>
            </w:r>
            <w:r w:rsidRPr="008A437F">
              <w:rPr>
                <w:rFonts w:ascii="Arial" w:hAnsi="Arial" w:cs="Arial"/>
                <w:noProof/>
                <w:sz w:val="20"/>
                <w:szCs w:val="20"/>
              </w:rPr>
              <w:t>cruiser 17/24 anos</w:t>
            </w:r>
            <w:r w:rsidRPr="00DC3C57">
              <w:rPr>
                <w:rFonts w:ascii="Arial" w:hAnsi="Arial" w:cs="Arial"/>
                <w:sz w:val="20"/>
                <w:szCs w:val="20"/>
              </w:rPr>
              <w:t>, na 3ª etapa do Campeonato Paulista, realizada no dia 17 de maio, em Paulínia.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E4413B" w:rsidRPr="00BF791A" w:rsidRDefault="00E4413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4413B" w:rsidRDefault="00E4413B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>
        <w:rPr>
          <w:rFonts w:ascii="Arial" w:hAnsi="Arial" w:cs="Arial"/>
        </w:rPr>
        <w:t>a</w:t>
      </w:r>
      <w:r w:rsidRPr="00DC3C57">
        <w:rPr>
          <w:rFonts w:ascii="Arial" w:hAnsi="Arial" w:cs="Arial"/>
        </w:rPr>
        <w:t xml:space="preserve">o </w:t>
      </w:r>
      <w:proofErr w:type="spellStart"/>
      <w:r w:rsidRPr="00DC3C57">
        <w:rPr>
          <w:rFonts w:ascii="Arial" w:hAnsi="Arial" w:cs="Arial"/>
        </w:rPr>
        <w:t>biker</w:t>
      </w:r>
      <w:proofErr w:type="spellEnd"/>
      <w:r w:rsidRPr="00DC3C57">
        <w:rPr>
          <w:rFonts w:ascii="Arial" w:hAnsi="Arial" w:cs="Arial"/>
        </w:rPr>
        <w:t xml:space="preserve"> </w:t>
      </w:r>
      <w:r w:rsidRPr="008A437F">
        <w:rPr>
          <w:rFonts w:ascii="Arial" w:hAnsi="Arial" w:cs="Arial"/>
          <w:caps/>
          <w:noProof/>
        </w:rPr>
        <w:t>Yuri Amando Pereira</w:t>
      </w:r>
      <w:r w:rsidRPr="00DC3C57">
        <w:rPr>
          <w:rFonts w:ascii="Arial" w:hAnsi="Arial" w:cs="Arial"/>
        </w:rPr>
        <w:t xml:space="preserve">, atleta do Jacareí </w:t>
      </w:r>
      <w:proofErr w:type="spellStart"/>
      <w:r w:rsidRPr="00DC3C57">
        <w:rPr>
          <w:rFonts w:ascii="Arial" w:hAnsi="Arial" w:cs="Arial"/>
        </w:rPr>
        <w:t>Bicicross</w:t>
      </w:r>
      <w:proofErr w:type="spellEnd"/>
      <w:r w:rsidRPr="00DC3C57">
        <w:rPr>
          <w:rFonts w:ascii="Arial" w:hAnsi="Arial" w:cs="Arial"/>
        </w:rPr>
        <w:t xml:space="preserve"> Clube</w:t>
      </w:r>
      <w:r>
        <w:rPr>
          <w:rFonts w:ascii="Arial" w:hAnsi="Arial" w:cs="Arial"/>
        </w:rPr>
        <w:t xml:space="preserve"> </w:t>
      </w:r>
      <w:r w:rsidRPr="00DC3C57">
        <w:rPr>
          <w:rFonts w:ascii="Arial" w:hAnsi="Arial" w:cs="Arial"/>
        </w:rPr>
        <w:t xml:space="preserve">/ Secretaria de Esportes e Recreação, pela conquista do </w:t>
      </w:r>
      <w:r w:rsidRPr="008A437F">
        <w:rPr>
          <w:rFonts w:ascii="Arial" w:hAnsi="Arial" w:cs="Arial"/>
          <w:noProof/>
        </w:rPr>
        <w:t>6º lugar</w:t>
      </w:r>
      <w:r w:rsidRPr="00DC3C57">
        <w:rPr>
          <w:rFonts w:ascii="Arial" w:hAnsi="Arial" w:cs="Arial"/>
        </w:rPr>
        <w:t xml:space="preserve">, na categoria </w:t>
      </w:r>
      <w:r w:rsidRPr="008A437F">
        <w:rPr>
          <w:rFonts w:ascii="Arial" w:hAnsi="Arial" w:cs="Arial"/>
          <w:noProof/>
        </w:rPr>
        <w:t>cruiser 17/24 anos</w:t>
      </w:r>
      <w:r w:rsidRPr="00DC3C57">
        <w:rPr>
          <w:rFonts w:ascii="Arial" w:hAnsi="Arial" w:cs="Arial"/>
        </w:rPr>
        <w:t>, na 3ª etapa do Campeonato Paulista, realizada no dia 17 de maio, em Paulínia.</w:t>
      </w:r>
    </w:p>
    <w:p w:rsidR="00E4413B" w:rsidRPr="00BF791A" w:rsidRDefault="00E4413B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DC3C57">
        <w:rPr>
          <w:rFonts w:ascii="Arial" w:hAnsi="Arial" w:cs="Arial"/>
        </w:rPr>
        <w:t>Resultados como esse mostram a evolução do esporte jacareiense, que a cada dia alcança novas marcas.</w:t>
      </w:r>
    </w:p>
    <w:p w:rsidR="00E4413B" w:rsidRPr="00BF791A" w:rsidRDefault="00E4413B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E4413B" w:rsidRPr="00BF791A" w:rsidRDefault="00E4413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4413B" w:rsidRDefault="00E4413B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27 de maio de 2015.</w:t>
      </w:r>
    </w:p>
    <w:p w:rsidR="00E4413B" w:rsidRDefault="00E4413B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4413B" w:rsidRDefault="00E4413B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4413B" w:rsidRDefault="00E4413B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4413B" w:rsidRPr="00DC3C57" w:rsidRDefault="00E4413B" w:rsidP="00DC3C57">
      <w:pPr>
        <w:tabs>
          <w:tab w:val="left" w:pos="6480"/>
        </w:tabs>
        <w:jc w:val="center"/>
        <w:rPr>
          <w:rFonts w:ascii="Arial" w:hAnsi="Arial"/>
          <w:b/>
        </w:rPr>
      </w:pPr>
      <w:r w:rsidRPr="00DC3C57">
        <w:rPr>
          <w:rFonts w:ascii="Arial" w:hAnsi="Arial"/>
          <w:b/>
        </w:rPr>
        <w:t>ROSE GASPAR</w:t>
      </w:r>
    </w:p>
    <w:p w:rsidR="00E4413B" w:rsidRDefault="00E4413B" w:rsidP="00DC3C57">
      <w:pPr>
        <w:tabs>
          <w:tab w:val="left" w:pos="6480"/>
        </w:tabs>
        <w:jc w:val="center"/>
        <w:rPr>
          <w:rFonts w:ascii="Arial" w:hAnsi="Arial"/>
        </w:rPr>
        <w:sectPr w:rsidR="00E4413B" w:rsidSect="00E4413B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DC3C57">
        <w:rPr>
          <w:rFonts w:ascii="Arial" w:hAnsi="Arial"/>
        </w:rPr>
        <w:t>Vereadora - PT</w:t>
      </w:r>
    </w:p>
    <w:p w:rsidR="00E4413B" w:rsidRPr="00DC3C57" w:rsidRDefault="00E4413B" w:rsidP="00DC3C57">
      <w:pPr>
        <w:tabs>
          <w:tab w:val="left" w:pos="6480"/>
        </w:tabs>
        <w:jc w:val="center"/>
        <w:rPr>
          <w:rFonts w:ascii="Arial" w:hAnsi="Arial"/>
        </w:rPr>
      </w:pPr>
    </w:p>
    <w:sectPr w:rsidR="00E4413B" w:rsidRPr="00DC3C57" w:rsidSect="00E4413B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6B1" w:rsidRDefault="00E576B1">
      <w:r>
        <w:separator/>
      </w:r>
    </w:p>
  </w:endnote>
  <w:endnote w:type="continuationSeparator" w:id="0">
    <w:p w:rsidR="00E576B1" w:rsidRDefault="00E57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13B" w:rsidRDefault="00E4413B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6B1" w:rsidRDefault="00E576B1">
      <w:r>
        <w:separator/>
      </w:r>
    </w:p>
  </w:footnote>
  <w:footnote w:type="continuationSeparator" w:id="0">
    <w:p w:rsidR="00E576B1" w:rsidRDefault="00E57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13B" w:rsidRDefault="00E4413B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413B" w:rsidRPr="00EB04D6" w:rsidRDefault="00E4413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E4413B" w:rsidRPr="00EB04D6" w:rsidRDefault="00E4413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413B" w:rsidRPr="00F73DA3" w:rsidRDefault="00E4413B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4413B" w:rsidRPr="00F73DA3" w:rsidRDefault="00E4413B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E4413B" w:rsidRPr="00F73DA3" w:rsidRDefault="00E4413B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4413B" w:rsidRPr="00F73DA3" w:rsidRDefault="00E4413B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5FB3"/>
    <w:rsid w:val="000D638F"/>
    <w:rsid w:val="0014591F"/>
    <w:rsid w:val="00170ABC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07674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38CB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6BCC"/>
    <w:rsid w:val="00CA759E"/>
    <w:rsid w:val="00CB2BAB"/>
    <w:rsid w:val="00D14EB1"/>
    <w:rsid w:val="00D2072E"/>
    <w:rsid w:val="00DB48F6"/>
    <w:rsid w:val="00DC3C57"/>
    <w:rsid w:val="00E11F92"/>
    <w:rsid w:val="00E14F37"/>
    <w:rsid w:val="00E3022D"/>
    <w:rsid w:val="00E4413B"/>
    <w:rsid w:val="00E576B1"/>
    <w:rsid w:val="00E86C30"/>
    <w:rsid w:val="00E90C30"/>
    <w:rsid w:val="00EB04D6"/>
    <w:rsid w:val="00EC2A29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158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2015-05-25T13:26:00Z</dcterms:created>
  <dcterms:modified xsi:type="dcterms:W3CDTF">2015-05-25T14:29:00Z</dcterms:modified>
</cp:coreProperties>
</file>