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65E2C">
        <w:rPr>
          <w:rFonts w:ascii="Arial" w:hAnsi="Arial" w:cs="Arial"/>
          <w:b/>
          <w:caps/>
          <w:sz w:val="28"/>
          <w:szCs w:val="28"/>
        </w:rPr>
        <w:t>957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65E2C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reforma das calçadas da Rua Dr. Lúcio Malta.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65E2C" w:rsidRPr="00F934F3" w:rsidRDefault="00B65E2C" w:rsidP="00B65E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 xml:space="preserve">Sabemos da necessidade de reforma em alguns trechos das calçadas da Rua Dr. Lúcio Malta, e que a sua estética padronizada por pedras portuguesas está sendo substituída por tijolos de cimento. </w:t>
      </w:r>
    </w:p>
    <w:p w:rsidR="00B65E2C" w:rsidRPr="00F934F3" w:rsidRDefault="00B65E2C" w:rsidP="00B65E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>Considerando que as referidas pedras que estão sendo substituídas possuem alto valor comercial;</w:t>
      </w:r>
    </w:p>
    <w:p w:rsidR="00B65E2C" w:rsidRPr="00F934F3" w:rsidRDefault="00B65E2C" w:rsidP="00B65E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 xml:space="preserve">Considerando que a maioria das calçadas do Centro de Jacareí utiliza este tipo de pedras em seu acabamento; </w:t>
      </w:r>
      <w:proofErr w:type="gramStart"/>
      <w:r w:rsidRPr="00F934F3">
        <w:rPr>
          <w:rFonts w:ascii="Arial" w:hAnsi="Arial" w:cs="Arial"/>
          <w:sz w:val="23"/>
          <w:szCs w:val="23"/>
        </w:rPr>
        <w:t>e</w:t>
      </w:r>
      <w:proofErr w:type="gramEnd"/>
    </w:p>
    <w:p w:rsidR="00B65E2C" w:rsidRPr="00F934F3" w:rsidRDefault="00B65E2C" w:rsidP="00B65E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>Considerando que ainda existe um estoque destas pedras na Usina de Asfalto d</w:t>
      </w:r>
      <w:r w:rsidR="00CA7FD4">
        <w:rPr>
          <w:rFonts w:ascii="Arial" w:hAnsi="Arial" w:cs="Arial"/>
          <w:sz w:val="23"/>
          <w:szCs w:val="23"/>
        </w:rPr>
        <w:t>o Bairro</w:t>
      </w:r>
      <w:bookmarkStart w:id="0" w:name="_GoBack"/>
      <w:bookmarkEnd w:id="0"/>
      <w:r w:rsidRPr="00F934F3">
        <w:rPr>
          <w:rFonts w:ascii="Arial" w:hAnsi="Arial" w:cs="Arial"/>
          <w:sz w:val="23"/>
          <w:szCs w:val="23"/>
        </w:rPr>
        <w:t xml:space="preserve"> Cidade Salvador,</w:t>
      </w:r>
    </w:p>
    <w:p w:rsidR="00F65C85" w:rsidRPr="00F934F3" w:rsidRDefault="00F65C85" w:rsidP="00B65E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b/>
          <w:sz w:val="23"/>
          <w:szCs w:val="23"/>
        </w:rPr>
        <w:t>REQUEREMOS</w:t>
      </w:r>
      <w:r w:rsidRPr="00F934F3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Excelentíssimo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934F3">
          <w:rPr>
            <w:rFonts w:ascii="Arial" w:hAnsi="Arial" w:cs="Arial"/>
            <w:sz w:val="23"/>
            <w:szCs w:val="23"/>
          </w:rPr>
          <w:t>Senhor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Presidente</w:t>
        </w:r>
      </w:smartTag>
      <w:r w:rsidRPr="00F934F3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Casa</w:t>
        </w:r>
      </w:smartTag>
      <w:r w:rsidRPr="00F934F3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ouvido</w:t>
        </w:r>
      </w:smartTag>
      <w:r w:rsidRPr="00F934F3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aprovado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934F3">
          <w:rPr>
            <w:rFonts w:ascii="Arial" w:hAnsi="Arial" w:cs="Arial"/>
            <w:sz w:val="23"/>
            <w:szCs w:val="23"/>
          </w:rPr>
          <w:t>pelo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Egrégio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Plenário</w:t>
        </w:r>
      </w:smartTag>
      <w:r w:rsidRPr="00F934F3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formalidades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regimentais</w:t>
        </w:r>
      </w:smartTag>
      <w:r w:rsidRPr="00F934F3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F934F3">
          <w:rPr>
            <w:rFonts w:ascii="Arial" w:hAnsi="Arial" w:cs="Arial"/>
            <w:sz w:val="23"/>
            <w:szCs w:val="23"/>
          </w:rPr>
          <w:t>Senhor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Prefeito</w:t>
        </w:r>
      </w:smartTag>
      <w:r w:rsidRPr="00F934F3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seguinte</w:t>
        </w:r>
      </w:smartTag>
      <w:r w:rsidRPr="00F934F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Pedido</w:t>
        </w:r>
      </w:smartTag>
      <w:r w:rsidRPr="00F934F3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Informações</w:t>
        </w:r>
      </w:smartTag>
      <w:r w:rsidRPr="00F934F3">
        <w:rPr>
          <w:rFonts w:ascii="Arial" w:hAnsi="Arial" w:cs="Arial"/>
          <w:sz w:val="23"/>
          <w:szCs w:val="23"/>
        </w:rPr>
        <w:t>:</w:t>
      </w:r>
    </w:p>
    <w:p w:rsidR="000E4D01" w:rsidRPr="00F934F3" w:rsidRDefault="00B65E2C" w:rsidP="00B65E2C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>Qual o motivo de não estarem sendo utilizadas as pedras portuguesas na reforma das calçadas da Rua Dr. Lúcio Malta, uma vez que existe estoque das mesmas?</w:t>
      </w:r>
    </w:p>
    <w:p w:rsidR="00B65E2C" w:rsidRPr="00F934F3" w:rsidRDefault="00B65E2C" w:rsidP="00B65E2C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>Qual destino que está sendo dado às pedras portuguesas retiradas destas calçadas?</w:t>
      </w:r>
    </w:p>
    <w:p w:rsidR="00F65C85" w:rsidRPr="00F934F3" w:rsidRDefault="00F65C85" w:rsidP="00F934F3">
      <w:pPr>
        <w:tabs>
          <w:tab w:val="left" w:pos="-600"/>
        </w:tabs>
        <w:ind w:firstLine="1701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F934F3">
          <w:rPr>
            <w:rFonts w:ascii="Arial" w:hAnsi="Arial" w:cs="Arial"/>
            <w:sz w:val="23"/>
            <w:szCs w:val="23"/>
          </w:rPr>
          <w:t>aguardo</w:t>
        </w:r>
      </w:smartTag>
      <w:r w:rsidRPr="00F934F3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manifestação</w:t>
        </w:r>
      </w:smartTag>
      <w:r w:rsidRPr="00F934F3">
        <w:rPr>
          <w:rFonts w:ascii="Arial" w:hAnsi="Arial" w:cs="Arial"/>
          <w:sz w:val="23"/>
          <w:szCs w:val="23"/>
        </w:rPr>
        <w:t>, subscrevemos.</w:t>
      </w:r>
    </w:p>
    <w:p w:rsidR="00F65C85" w:rsidRPr="00F934F3" w:rsidRDefault="00F65C85" w:rsidP="00F934F3">
      <w:pPr>
        <w:tabs>
          <w:tab w:val="left" w:pos="-600"/>
        </w:tabs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/>
    </w:p>
    <w:p w:rsidR="00536DB7" w:rsidRPr="00F934F3" w:rsidRDefault="00F65C85" w:rsidP="00F934F3">
      <w:pPr>
        <w:tabs>
          <w:tab w:val="left" w:pos="-600"/>
        </w:tabs>
        <w:ind w:firstLine="1701"/>
        <w:jc w:val="both"/>
        <w:rPr>
          <w:rFonts w:ascii="Arial" w:hAnsi="Arial" w:cs="Arial"/>
          <w:sz w:val="23"/>
          <w:szCs w:val="23"/>
        </w:rPr>
      </w:pPr>
      <w:r w:rsidRPr="00F934F3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F934F3">
          <w:rPr>
            <w:rFonts w:ascii="Arial" w:hAnsi="Arial" w:cs="Arial"/>
            <w:sz w:val="23"/>
            <w:szCs w:val="23"/>
          </w:rPr>
          <w:t>Sessões</w:t>
        </w:r>
      </w:smartTag>
      <w:r w:rsidRPr="00F934F3">
        <w:rPr>
          <w:rFonts w:ascii="Arial" w:hAnsi="Arial" w:cs="Arial"/>
          <w:sz w:val="23"/>
          <w:szCs w:val="23"/>
        </w:rPr>
        <w:t xml:space="preserve">, </w:t>
      </w:r>
      <w:r w:rsidR="00B65E2C" w:rsidRPr="00F934F3">
        <w:rPr>
          <w:rFonts w:ascii="Arial" w:hAnsi="Arial" w:cs="Arial"/>
          <w:sz w:val="23"/>
          <w:szCs w:val="23"/>
        </w:rPr>
        <w:t>27 de maio de 2015.</w:t>
      </w:r>
    </w:p>
    <w:p w:rsidR="00B65E2C" w:rsidRPr="00F934F3" w:rsidRDefault="00B65E2C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65E2C" w:rsidRPr="00F934F3" w:rsidRDefault="00B65E2C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65E2C" w:rsidRPr="00F934F3" w:rsidRDefault="00B65E2C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65E2C" w:rsidRPr="00B65E2C" w:rsidRDefault="00B65E2C" w:rsidP="00B65E2C">
      <w:pPr>
        <w:jc w:val="center"/>
        <w:rPr>
          <w:rFonts w:ascii="Arial" w:hAnsi="Arial"/>
          <w:b/>
          <w:sz w:val="23"/>
          <w:szCs w:val="23"/>
        </w:rPr>
      </w:pPr>
      <w:r w:rsidRPr="00B65E2C">
        <w:rPr>
          <w:rFonts w:ascii="Arial" w:hAnsi="Arial"/>
          <w:b/>
          <w:sz w:val="23"/>
          <w:szCs w:val="23"/>
        </w:rPr>
        <w:t>EDGARD SASAKI</w:t>
      </w:r>
    </w:p>
    <w:p w:rsidR="00B65E2C" w:rsidRPr="00F934F3" w:rsidRDefault="00B65E2C" w:rsidP="00B65E2C">
      <w:pPr>
        <w:jc w:val="center"/>
        <w:rPr>
          <w:rFonts w:ascii="Arial" w:hAnsi="Arial"/>
          <w:sz w:val="23"/>
          <w:szCs w:val="23"/>
        </w:rPr>
      </w:pPr>
      <w:r w:rsidRPr="00B65E2C">
        <w:rPr>
          <w:rFonts w:ascii="Arial" w:hAnsi="Arial"/>
          <w:sz w:val="23"/>
          <w:szCs w:val="23"/>
        </w:rPr>
        <w:t>Vereador – DEM</w:t>
      </w:r>
    </w:p>
    <w:sectPr w:rsidR="00B65E2C" w:rsidRPr="00F934F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498" w:rsidRDefault="008D0498">
      <w:r>
        <w:separator/>
      </w:r>
    </w:p>
  </w:endnote>
  <w:endnote w:type="continuationSeparator" w:id="0">
    <w:p w:rsidR="008D0498" w:rsidRDefault="008D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498" w:rsidRDefault="008D0498">
      <w:r>
        <w:separator/>
      </w:r>
    </w:p>
  </w:footnote>
  <w:footnote w:type="continuationSeparator" w:id="0">
    <w:p w:rsidR="008D0498" w:rsidRDefault="008D0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3CCB"/>
    <w:rsid w:val="00775A1B"/>
    <w:rsid w:val="007F75CA"/>
    <w:rsid w:val="0080197E"/>
    <w:rsid w:val="00877E50"/>
    <w:rsid w:val="008909A4"/>
    <w:rsid w:val="008A0EB2"/>
    <w:rsid w:val="008C1FCB"/>
    <w:rsid w:val="008D0498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65E2C"/>
    <w:rsid w:val="00BA1565"/>
    <w:rsid w:val="00BD3C47"/>
    <w:rsid w:val="00BF791A"/>
    <w:rsid w:val="00C06BEA"/>
    <w:rsid w:val="00C36E68"/>
    <w:rsid w:val="00C44D39"/>
    <w:rsid w:val="00CA759E"/>
    <w:rsid w:val="00CA7FD4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934F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2015-05-25T19:05:00Z</dcterms:created>
  <dcterms:modified xsi:type="dcterms:W3CDTF">2015-05-25T19:29:00Z</dcterms:modified>
</cp:coreProperties>
</file>