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DD1283">
        <w:rPr>
          <w:rFonts w:ascii="Arial" w:hAnsi="Arial" w:cs="Arial"/>
          <w:b/>
          <w:caps/>
          <w:sz w:val="28"/>
          <w:szCs w:val="28"/>
        </w:rPr>
        <w:t xml:space="preserve"> 1222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DD128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Internacional de Combate às Drogas, 26 de junho.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D3EB7" w:rsidRDefault="00BF791A" w:rsidP="000D3EB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DD1283">
        <w:rPr>
          <w:rFonts w:ascii="Arial" w:hAnsi="Arial" w:cs="Arial"/>
        </w:rPr>
        <w:t>do transcurso do Dia Internacional de Combate às Drogas, 26 de junho.</w:t>
      </w:r>
    </w:p>
    <w:p w:rsidR="009072EF" w:rsidRDefault="009072EF" w:rsidP="000D3EB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D3EB7" w:rsidRPr="000D3EB7" w:rsidRDefault="000D3EB7" w:rsidP="000D3EB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D3EB7">
        <w:rPr>
          <w:rFonts w:ascii="Arial" w:hAnsi="Arial" w:cs="Arial"/>
        </w:rPr>
        <w:t>Em 1987, a Organização das Nações Unidas (ONU) determinou 26 de junho como o Dia Internacional de Combate às Drogas. A primeira conferência sobre o assunto foi convocada pela ONU em fevereiro de 1990, firmando de 1991 a 2000 como anos internacionais de combate às drogas.</w:t>
      </w:r>
    </w:p>
    <w:p w:rsidR="009072EF" w:rsidRDefault="009072EF" w:rsidP="000D3EB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D3EB7" w:rsidRPr="000D3EB7" w:rsidRDefault="000D3EB7" w:rsidP="000D3EB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D3EB7">
        <w:rPr>
          <w:rFonts w:ascii="Arial" w:hAnsi="Arial" w:cs="Arial"/>
        </w:rPr>
        <w:t>Em 1997 a ONU criou o Escritório das Nações Unidas contra Drogas e Crime (UNODC, na sigla em inglês) com o objetivo de prestar cooperação técnica aos países-membros para reduzir os problemas na área de saúde (como o HIV) e social (como a violência) que tenham relação direta ou indireta com drogas ilícitas e o crime. A cada ano, no mês de junho, o UNODC prepara uma campanha internacional de prevenção às drogas, visando contribuir para o desenvolvimento socioeconômico dos países ao promover justiça, segurança, saúde e direitos humanos.</w:t>
      </w:r>
    </w:p>
    <w:p w:rsidR="009072EF" w:rsidRDefault="009072EF" w:rsidP="000D3EB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D3EB7" w:rsidRPr="000D3EB7" w:rsidRDefault="000D3EB7" w:rsidP="000D3EB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D3EB7">
        <w:rPr>
          <w:rFonts w:ascii="Arial" w:hAnsi="Arial" w:cs="Arial"/>
        </w:rPr>
        <w:t>As drogas já se tornaram um mal social em todo mundo. No Brasil, os dados são alarmantes</w:t>
      </w:r>
      <w:r>
        <w:rPr>
          <w:rFonts w:ascii="Arial" w:hAnsi="Arial" w:cs="Arial"/>
        </w:rPr>
        <w:t>; d</w:t>
      </w:r>
      <w:r w:rsidRPr="000D3EB7">
        <w:rPr>
          <w:rFonts w:ascii="Arial" w:hAnsi="Arial" w:cs="Arial"/>
        </w:rPr>
        <w:t>e acordo com o mais recente estudo apresentado pela ONU, a proporção da população brasileira que consome cocaína cresceu de 0,4%, em 2001, para 0,7%, em 2005. Em 2001, 1% dos brasileiros entre 15 e 65 anos consumia a droga. O índice subiu para 2,6% em 2005. Segundo dados da Organização Mundial de Saúde (OMS), o mundo tem pelo menos 200 milhões de consumidores de drogas, dos quais 40 milhões são dependentes.</w:t>
      </w:r>
    </w:p>
    <w:p w:rsidR="009072EF" w:rsidRPr="009072EF" w:rsidRDefault="009072EF" w:rsidP="009072EF">
      <w:pPr>
        <w:tabs>
          <w:tab w:val="left" w:pos="-600"/>
        </w:tabs>
        <w:spacing w:after="120" w:line="360" w:lineRule="auto"/>
        <w:jc w:val="both"/>
        <w:rPr>
          <w:rFonts w:ascii="Arial" w:hAnsi="Arial" w:cs="Arial"/>
          <w:b/>
        </w:rPr>
      </w:pPr>
      <w:r w:rsidRPr="009072EF">
        <w:rPr>
          <w:rFonts w:ascii="Arial" w:hAnsi="Arial" w:cs="Arial"/>
          <w:b/>
        </w:rPr>
        <w:lastRenderedPageBreak/>
        <w:t>Moção nº 1222/15</w:t>
      </w:r>
      <w:r w:rsidRPr="009072EF">
        <w:rPr>
          <w:rFonts w:ascii="Arial" w:hAnsi="Arial" w:cs="Arial"/>
          <w:b/>
        </w:rPr>
        <w:t xml:space="preserve"> – Registra o Dia Internacional de Combate às Drogas</w:t>
      </w:r>
      <w:bookmarkStart w:id="0" w:name="_GoBack"/>
      <w:bookmarkEnd w:id="0"/>
      <w:r w:rsidRPr="009072EF">
        <w:rPr>
          <w:rFonts w:ascii="Arial" w:hAnsi="Arial" w:cs="Arial"/>
          <w:b/>
        </w:rPr>
        <w:tab/>
        <w:t>fls.02/02</w:t>
      </w:r>
    </w:p>
    <w:p w:rsidR="009072EF" w:rsidRDefault="009072EF" w:rsidP="009072EF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9072EF" w:rsidRDefault="009072E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D3EB7" w:rsidRDefault="000D3EB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55472" w:rsidRDefault="0025547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D1283">
        <w:rPr>
          <w:rFonts w:ascii="Arial" w:hAnsi="Arial" w:cs="Arial"/>
        </w:rPr>
        <w:t>24 de junho de 2015.</w:t>
      </w:r>
    </w:p>
    <w:p w:rsidR="00DD1283" w:rsidRPr="00BF791A" w:rsidRDefault="00DD1283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D1283" w:rsidRPr="00DD1283" w:rsidRDefault="00DD1283" w:rsidP="00DD1283">
      <w:pPr>
        <w:jc w:val="center"/>
        <w:rPr>
          <w:rFonts w:ascii="Arial" w:hAnsi="Arial" w:cs="Arial"/>
          <w:b/>
        </w:rPr>
      </w:pPr>
      <w:r w:rsidRPr="00DD1283">
        <w:rPr>
          <w:rFonts w:ascii="Arial" w:hAnsi="Arial" w:cs="Arial"/>
          <w:b/>
        </w:rPr>
        <w:t>ANA LINO</w:t>
      </w:r>
    </w:p>
    <w:p w:rsidR="00DD1283" w:rsidRPr="00DD1283" w:rsidRDefault="00DD1283" w:rsidP="00DD1283">
      <w:pPr>
        <w:jc w:val="center"/>
        <w:rPr>
          <w:rFonts w:ascii="Arial" w:hAnsi="Arial" w:cs="Arial"/>
        </w:rPr>
      </w:pPr>
      <w:r w:rsidRPr="00DD1283">
        <w:rPr>
          <w:rFonts w:ascii="Arial" w:hAnsi="Arial" w:cs="Arial"/>
        </w:rPr>
        <w:t>Vereadora - PMDB</w:t>
      </w:r>
    </w:p>
    <w:p w:rsidR="00DD1283" w:rsidRPr="00DD1283" w:rsidRDefault="00DD1283" w:rsidP="00DD1283">
      <w:pPr>
        <w:tabs>
          <w:tab w:val="left" w:pos="6480"/>
        </w:tabs>
        <w:jc w:val="center"/>
        <w:rPr>
          <w:rFonts w:ascii="Arial" w:hAnsi="Arial"/>
        </w:rPr>
      </w:pPr>
      <w:r w:rsidRPr="00DD1283">
        <w:rPr>
          <w:rFonts w:ascii="Arial" w:hAnsi="Arial"/>
        </w:rPr>
        <w:t>2ª Secretária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554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127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A0F" w:rsidRDefault="006D1A0F">
      <w:r>
        <w:separator/>
      </w:r>
    </w:p>
  </w:endnote>
  <w:endnote w:type="continuationSeparator" w:id="0">
    <w:p w:rsidR="006D1A0F" w:rsidRDefault="006D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A0F" w:rsidRDefault="006D1A0F">
      <w:r>
        <w:separator/>
      </w:r>
    </w:p>
  </w:footnote>
  <w:footnote w:type="continuationSeparator" w:id="0">
    <w:p w:rsidR="006D1A0F" w:rsidRDefault="006D1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82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3EB7"/>
    <w:rsid w:val="0014591F"/>
    <w:rsid w:val="00172E81"/>
    <w:rsid w:val="00181CD2"/>
    <w:rsid w:val="001F13C3"/>
    <w:rsid w:val="00204ED7"/>
    <w:rsid w:val="002345E0"/>
    <w:rsid w:val="00253C82"/>
    <w:rsid w:val="0025547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1A0F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072E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86369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D1283"/>
    <w:rsid w:val="00E10C7D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EA5DDCF-048C-4BA1-A94C-E926E0CF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5547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5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2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2015-06-22T18:25:00Z</cp:lastPrinted>
  <dcterms:created xsi:type="dcterms:W3CDTF">2015-06-22T18:14:00Z</dcterms:created>
  <dcterms:modified xsi:type="dcterms:W3CDTF">2015-06-22T18:34:00Z</dcterms:modified>
</cp:coreProperties>
</file>