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A43" w:rsidRPr="001D6E1A" w:rsidRDefault="00396800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>INDICO</w:t>
      </w:r>
      <w:r w:rsidR="0017012A" w:rsidRPr="0017012A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17012A">
        <w:rPr>
          <w:rFonts w:ascii="Arial" w:hAnsi="Arial" w:cs="Arial"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Referente: JARDIM SÃO PAULO – IMPLANTAÇÃO DE ACADEMIA AO AR LIVRE NA RUA NENE NAMURA ABIB.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 – se de pedido do Sr. A</w:t>
      </w:r>
      <w:r>
        <w:rPr>
          <w:rFonts w:ascii="Arial" w:hAnsi="Arial" w:cs="Arial"/>
          <w:color w:val="000000"/>
          <w:sz w:val="28"/>
          <w:szCs w:val="28"/>
        </w:rPr>
        <w:t>mauri e dos demais moradores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. O bairro Jardim São Paulo é muito movimentado, ne</w:t>
      </w:r>
      <w:r>
        <w:rPr>
          <w:rFonts w:ascii="Arial" w:hAnsi="Arial" w:cs="Arial"/>
          <w:color w:val="000000"/>
          <w:sz w:val="28"/>
          <w:szCs w:val="28"/>
        </w:rPr>
        <w:t>le está localizado o C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entro Comunitário onde se encontra </w:t>
      </w:r>
      <w:r>
        <w:rPr>
          <w:rFonts w:ascii="Arial" w:hAnsi="Arial" w:cs="Arial"/>
          <w:color w:val="000000"/>
          <w:sz w:val="28"/>
          <w:szCs w:val="28"/>
        </w:rPr>
        <w:t>o Tiro de G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uerra, bem como a EMEI Professora Maria José Neves Marino. O local é um ponto de encontro e lazer de toda a comunidade, um estímulo ao convívio social e reforça a cultura do munícipe de fazer caminhad</w:t>
      </w:r>
      <w:r>
        <w:rPr>
          <w:rFonts w:ascii="Arial" w:hAnsi="Arial" w:cs="Arial"/>
          <w:color w:val="000000"/>
          <w:sz w:val="28"/>
          <w:szCs w:val="28"/>
        </w:rPr>
        <w:t>as e cuidar da saúde, mas falta a Academia ao Ar Livre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, principalmente </w:t>
      </w:r>
      <w:r>
        <w:rPr>
          <w:rFonts w:ascii="Arial" w:hAnsi="Arial" w:cs="Arial"/>
          <w:color w:val="000000"/>
          <w:sz w:val="28"/>
          <w:szCs w:val="28"/>
        </w:rPr>
        <w:t xml:space="preserve">para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as pessoas da 3ª idade que precisam praticar atividades físicas por questão de saúde.</w:t>
      </w:r>
    </w:p>
    <w:p w:rsidR="00DE6A43" w:rsidRPr="001D6E1A" w:rsidRDefault="0017012A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JARDIM SÃO PAULO – MANUTENÇÃO NA QUADRA SITUADA NA RUA NENE NAMURA ABIB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 – se de pedido do Sr. Amauri e dos demais</w:t>
      </w:r>
      <w:r w:rsidR="009848B6">
        <w:rPr>
          <w:rFonts w:ascii="Arial" w:hAnsi="Arial" w:cs="Arial"/>
          <w:color w:val="000000"/>
          <w:sz w:val="28"/>
          <w:szCs w:val="28"/>
        </w:rPr>
        <w:t xml:space="preserve"> moradores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. O bairro Jardim São Paulo é muito movimentado, nele está localizado o centro Comunitário onde</w:t>
      </w:r>
      <w:r w:rsidR="009848B6">
        <w:rPr>
          <w:rFonts w:ascii="Arial" w:hAnsi="Arial" w:cs="Arial"/>
          <w:color w:val="000000"/>
          <w:sz w:val="28"/>
          <w:szCs w:val="28"/>
        </w:rPr>
        <w:t xml:space="preserve"> se encontra o Tiro de G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uerra, bem como a EMEI Professora Maria José Neves Marino. O local é um ponto de encontro e lazer de toda a comunidade, mas atualmente</w:t>
      </w:r>
      <w:r w:rsidR="00C15976">
        <w:rPr>
          <w:rFonts w:ascii="Arial" w:hAnsi="Arial" w:cs="Arial"/>
          <w:color w:val="000000"/>
          <w:sz w:val="28"/>
          <w:szCs w:val="28"/>
        </w:rPr>
        <w:t>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 quadra está em condições precárias, pois não</w:t>
      </w:r>
      <w:r w:rsidR="00C15976">
        <w:rPr>
          <w:rFonts w:ascii="Arial" w:hAnsi="Arial" w:cs="Arial"/>
          <w:color w:val="000000"/>
          <w:sz w:val="28"/>
          <w:szCs w:val="28"/>
        </w:rPr>
        <w:t xml:space="preserve"> se sabe se é de areia ou grama.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</w:t>
      </w:r>
      <w:r w:rsidR="00C15976">
        <w:rPr>
          <w:rFonts w:ascii="Arial" w:hAnsi="Arial" w:cs="Arial"/>
          <w:color w:val="000000"/>
          <w:sz w:val="28"/>
          <w:szCs w:val="28"/>
        </w:rPr>
        <w:t xml:space="preserve">Com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a manutenção os m</w:t>
      </w:r>
      <w:r>
        <w:rPr>
          <w:rFonts w:ascii="Arial" w:hAnsi="Arial" w:cs="Arial"/>
          <w:color w:val="000000"/>
          <w:sz w:val="28"/>
          <w:szCs w:val="28"/>
        </w:rPr>
        <w:t xml:space="preserve">oradores e até os alunos da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EMEI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 poder</w:t>
      </w:r>
      <w:r>
        <w:rPr>
          <w:rFonts w:ascii="Arial" w:hAnsi="Arial" w:cs="Arial"/>
          <w:color w:val="000000"/>
          <w:sz w:val="28"/>
          <w:szCs w:val="28"/>
        </w:rPr>
        <w:t>ão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usufruir da quadra para a prá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tica de esportes. </w:t>
      </w:r>
    </w:p>
    <w:p w:rsidR="00DE6A43" w:rsidRPr="001D6E1A" w:rsidRDefault="00DE6A43" w:rsidP="001D6E1A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DE6A43" w:rsidRPr="001D6E1A" w:rsidRDefault="00C15976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lastRenderedPageBreak/>
        <w:t>INDICO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- </w:t>
      </w:r>
      <w:r w:rsidRPr="00C15976">
        <w:rPr>
          <w:rFonts w:ascii="Arial" w:hAnsi="Arial" w:cs="Arial"/>
          <w:color w:val="000000"/>
          <w:sz w:val="28"/>
          <w:szCs w:val="28"/>
        </w:rPr>
        <w:t>Referente: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 SANTO ANTONIO DA BOA VISTA – CAPINA E LIMPEZA NO ENTORNO DA ESCOLA E.E.PROFESS</w:t>
      </w:r>
      <w:r w:rsidR="0036303C">
        <w:rPr>
          <w:rFonts w:ascii="Arial" w:hAnsi="Arial" w:cs="Arial"/>
          <w:color w:val="000000"/>
          <w:sz w:val="28"/>
          <w:szCs w:val="28"/>
        </w:rPr>
        <w:t>ORA MARIA UMBELINA R.DE AZEVEDO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,</w:t>
      </w:r>
      <w:r w:rsidR="0036303C"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AO LADO DA RODOVIA NILO MÁXIMO.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 de pedido da Sra. Vân</w:t>
      </w:r>
      <w:r>
        <w:rPr>
          <w:rFonts w:ascii="Arial" w:hAnsi="Arial" w:cs="Arial"/>
          <w:color w:val="000000"/>
          <w:sz w:val="28"/>
          <w:szCs w:val="28"/>
        </w:rPr>
        <w:t xml:space="preserve">ia, Diretora da referida escola.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Solicita que seja feito a capina e limpeza no entorno da escola. O mato está alto propiciando a entrada de insetos e outros, bem como servindo de esconderijo</w:t>
      </w:r>
      <w:r>
        <w:rPr>
          <w:rFonts w:ascii="Arial" w:hAnsi="Arial" w:cs="Arial"/>
          <w:color w:val="000000"/>
          <w:sz w:val="28"/>
          <w:szCs w:val="28"/>
        </w:rPr>
        <w:t xml:space="preserve"> para usuários de entorpecentes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Por </w:t>
      </w:r>
      <w:r>
        <w:rPr>
          <w:rFonts w:ascii="Arial" w:hAnsi="Arial" w:cs="Arial"/>
          <w:color w:val="000000"/>
          <w:sz w:val="28"/>
          <w:szCs w:val="28"/>
        </w:rPr>
        <w:t>se tratar de uma área que fica às margens da Rodovia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a parte interna da escola não se te</w:t>
      </w:r>
      <w:r>
        <w:rPr>
          <w:rFonts w:ascii="Arial" w:hAnsi="Arial" w:cs="Arial"/>
          <w:color w:val="000000"/>
          <w:sz w:val="28"/>
          <w:szCs w:val="28"/>
        </w:rPr>
        <w:t>m boa visibilidade 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o mato alto faci</w:t>
      </w:r>
      <w:r>
        <w:rPr>
          <w:rFonts w:ascii="Arial" w:hAnsi="Arial" w:cs="Arial"/>
          <w:color w:val="000000"/>
          <w:sz w:val="28"/>
          <w:szCs w:val="28"/>
        </w:rPr>
        <w:t>lita a aproximação de estranhos;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necessita que seja efetuada uma boa limpeza.</w:t>
      </w:r>
    </w:p>
    <w:p w:rsidR="00DE6A43" w:rsidRPr="001D6E1A" w:rsidRDefault="00C15976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 PARQUE SANTO ANTONIO – APARE</w:t>
      </w:r>
      <w:r w:rsidR="0036303C">
        <w:rPr>
          <w:rFonts w:ascii="Arial" w:hAnsi="Arial" w:cs="Arial"/>
          <w:color w:val="000000"/>
          <w:sz w:val="28"/>
          <w:szCs w:val="28"/>
        </w:rPr>
        <w:t>LHO DE GINÁ</w:t>
      </w:r>
      <w:r>
        <w:rPr>
          <w:rFonts w:ascii="Arial" w:hAnsi="Arial" w:cs="Arial"/>
          <w:color w:val="000000"/>
          <w:sz w:val="28"/>
          <w:szCs w:val="28"/>
        </w:rPr>
        <w:t>STICA-BARRA DE BALÉ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 NO EDUCAMAIS</w:t>
      </w:r>
      <w:r w:rsidR="001D6E1A">
        <w:rPr>
          <w:rFonts w:ascii="Arial" w:hAnsi="Arial" w:cs="Arial"/>
          <w:color w:val="000000"/>
          <w:sz w:val="28"/>
          <w:szCs w:val="28"/>
        </w:rPr>
        <w:t>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 – se de p</w:t>
      </w:r>
      <w:r>
        <w:rPr>
          <w:rFonts w:ascii="Arial" w:hAnsi="Arial" w:cs="Arial"/>
          <w:color w:val="000000"/>
          <w:sz w:val="28"/>
          <w:szCs w:val="28"/>
        </w:rPr>
        <w:t>edido de mães e alunas de balé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. Atualmente</w:t>
      </w:r>
      <w:r>
        <w:rPr>
          <w:rFonts w:ascii="Arial" w:hAnsi="Arial" w:cs="Arial"/>
          <w:color w:val="000000"/>
          <w:sz w:val="28"/>
          <w:szCs w:val="28"/>
        </w:rPr>
        <w:t>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existe no espaço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Educamais</w:t>
      </w:r>
      <w:proofErr w:type="spell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 disp</w:t>
      </w:r>
      <w:r>
        <w:rPr>
          <w:rFonts w:ascii="Arial" w:hAnsi="Arial" w:cs="Arial"/>
          <w:color w:val="000000"/>
          <w:sz w:val="28"/>
          <w:szCs w:val="28"/>
        </w:rPr>
        <w:t>onibilidade de turmas de balé, mas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não conseguem desenvolver melhor suas atividades devido à </w:t>
      </w:r>
      <w:r>
        <w:rPr>
          <w:rFonts w:ascii="Arial" w:hAnsi="Arial" w:cs="Arial"/>
          <w:color w:val="000000"/>
          <w:sz w:val="28"/>
          <w:szCs w:val="28"/>
        </w:rPr>
        <w:t xml:space="preserve">falta de equipamento adequado.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A barra é a base para todos os</w:t>
      </w:r>
      <w:r>
        <w:rPr>
          <w:rFonts w:ascii="Arial" w:hAnsi="Arial" w:cs="Arial"/>
          <w:color w:val="000000"/>
          <w:sz w:val="28"/>
          <w:szCs w:val="28"/>
        </w:rPr>
        <w:t xml:space="preserve"> exercícios realizados no balé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. O trabalho na barra não só desenvolve habilidades</w:t>
      </w:r>
      <w:r w:rsidR="0036303C">
        <w:rPr>
          <w:rFonts w:ascii="Arial" w:hAnsi="Arial" w:cs="Arial"/>
          <w:color w:val="000000"/>
          <w:sz w:val="28"/>
          <w:szCs w:val="28"/>
        </w:rPr>
        <w:t xml:space="preserve"> como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acrescenta no desenvolvimento de qualquer outro tipo de dança que poderá ser disponibilizada no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Educamais</w:t>
      </w:r>
      <w:proofErr w:type="spell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. </w:t>
      </w:r>
      <w:r>
        <w:rPr>
          <w:rFonts w:ascii="Arial" w:hAnsi="Arial" w:cs="Arial"/>
          <w:color w:val="000000"/>
          <w:sz w:val="28"/>
          <w:szCs w:val="28"/>
        </w:rPr>
        <w:t xml:space="preserve">De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todos os aspectos</w:t>
      </w:r>
      <w:r>
        <w:rPr>
          <w:rFonts w:ascii="Arial" w:hAnsi="Arial" w:cs="Arial"/>
          <w:color w:val="000000"/>
          <w:sz w:val="28"/>
          <w:szCs w:val="28"/>
        </w:rPr>
        <w:t xml:space="preserve"> envolvidos na atividade física,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o alongamento é um dos mais subestima</w:t>
      </w:r>
      <w:r>
        <w:rPr>
          <w:rFonts w:ascii="Arial" w:hAnsi="Arial" w:cs="Arial"/>
          <w:color w:val="000000"/>
          <w:sz w:val="28"/>
          <w:szCs w:val="28"/>
        </w:rPr>
        <w:t xml:space="preserve">dos, sendo a barra fundamental, é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parte do aquecimento, especialmente para preparar as juntas e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lastRenderedPageBreak/>
        <w:t xml:space="preserve">articulações para a atividade física, o que justifica o presente pedido. </w:t>
      </w:r>
    </w:p>
    <w:p w:rsidR="00DE6A43" w:rsidRPr="001D6E1A" w:rsidRDefault="00C15976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>INDICO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- </w:t>
      </w: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VILA FORMOSA – REVITALIZAÇÃO DAS FAIXAS DE PEDESTRES SITUADAS NO CRUZAMENTO DA RUA BARÃO DE JACAREÍ -RUA CARLOS DE CAMPOS E RUA MOISÉS RUSTON.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 de pedido dos moradores. Por se tratar de uma região com um fluxo intenso de veículos e pedestres há a necessida</w:t>
      </w:r>
      <w:r>
        <w:rPr>
          <w:rFonts w:ascii="Arial" w:hAnsi="Arial" w:cs="Arial"/>
          <w:color w:val="000000"/>
          <w:sz w:val="28"/>
          <w:szCs w:val="28"/>
        </w:rPr>
        <w:t>de de revitalização permanente d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as faixas de pedestres</w:t>
      </w:r>
      <w:r>
        <w:rPr>
          <w:rFonts w:ascii="Arial" w:hAnsi="Arial" w:cs="Arial"/>
          <w:color w:val="000000"/>
          <w:sz w:val="28"/>
          <w:szCs w:val="28"/>
        </w:rPr>
        <w:t>; 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sinalização está precária, tirando a visibilidade dos motoristas e pondo em risco</w:t>
      </w:r>
      <w:r>
        <w:rPr>
          <w:rFonts w:ascii="Arial" w:hAnsi="Arial" w:cs="Arial"/>
          <w:color w:val="000000"/>
          <w:sz w:val="28"/>
          <w:szCs w:val="28"/>
        </w:rPr>
        <w:t xml:space="preserve"> suas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vida</w:t>
      </w:r>
      <w:r>
        <w:rPr>
          <w:rFonts w:ascii="Arial" w:hAnsi="Arial" w:cs="Arial"/>
          <w:color w:val="000000"/>
          <w:sz w:val="28"/>
          <w:szCs w:val="28"/>
        </w:rPr>
        <w:t>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. Assim como os condutores, o pedestre deve seguir regras para a harmonia e segurança no trânsito, </w:t>
      </w:r>
      <w:r w:rsidR="007627A6">
        <w:rPr>
          <w:rFonts w:ascii="Arial" w:hAnsi="Arial" w:cs="Arial"/>
          <w:color w:val="000000"/>
          <w:sz w:val="28"/>
          <w:szCs w:val="28"/>
        </w:rPr>
        <w:t xml:space="preserve">o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que acontece com uma boa sinalização, sendo necessária a realização da revitalização das faixas indicativas.</w:t>
      </w:r>
    </w:p>
    <w:p w:rsidR="00DE6A43" w:rsidRPr="001D6E1A" w:rsidRDefault="00C15976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>INDICO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- </w:t>
      </w: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MANUTENÇÃO DAS ACADEMIAS AO AR LIVRE</w:t>
      </w:r>
      <w:r w:rsidR="001D6E1A">
        <w:rPr>
          <w:rFonts w:ascii="Arial" w:hAnsi="Arial" w:cs="Arial"/>
          <w:color w:val="000000"/>
          <w:sz w:val="28"/>
          <w:szCs w:val="28"/>
        </w:rPr>
        <w:t xml:space="preserve">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Trata-se de pedido dos usuários das academias. O Município possui em diversos bairros academias ao ar livre, que são usadas por adolescentes, adultos e principalmente por idosos. Ocorre que, após a instalação das academiais não foram realizadas as devidas </w:t>
      </w:r>
      <w:r>
        <w:rPr>
          <w:rFonts w:ascii="Arial" w:hAnsi="Arial" w:cs="Arial"/>
          <w:color w:val="000000"/>
          <w:sz w:val="28"/>
          <w:szCs w:val="28"/>
        </w:rPr>
        <w:t xml:space="preserve">manutenções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para manter as mesmas em perfeito estado de uso e com boa aparência. Atualmente</w:t>
      </w:r>
      <w:r>
        <w:rPr>
          <w:rFonts w:ascii="Arial" w:hAnsi="Arial" w:cs="Arial"/>
          <w:color w:val="000000"/>
          <w:sz w:val="28"/>
          <w:szCs w:val="28"/>
        </w:rPr>
        <w:t>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diversos aparelhos estão enferrujados, o qu</w:t>
      </w:r>
      <w:r w:rsidR="00231862">
        <w:rPr>
          <w:rFonts w:ascii="Arial" w:hAnsi="Arial" w:cs="Arial"/>
          <w:color w:val="000000"/>
          <w:sz w:val="28"/>
          <w:szCs w:val="28"/>
        </w:rPr>
        <w:t>e causa grande preocupação de estragarem 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</w:t>
      </w:r>
      <w:r w:rsidR="007627A6">
        <w:rPr>
          <w:rFonts w:ascii="Arial" w:hAnsi="Arial" w:cs="Arial"/>
          <w:color w:val="000000"/>
          <w:sz w:val="28"/>
          <w:szCs w:val="28"/>
        </w:rPr>
        <w:t>de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acarretar</w:t>
      </w:r>
      <w:r w:rsidR="007627A6">
        <w:rPr>
          <w:rFonts w:ascii="Arial" w:hAnsi="Arial" w:cs="Arial"/>
          <w:color w:val="000000"/>
          <w:sz w:val="28"/>
          <w:szCs w:val="28"/>
        </w:rPr>
        <w:t>em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diversos problemas para os usuários. </w:t>
      </w:r>
      <w:r w:rsidR="00231862">
        <w:rPr>
          <w:rFonts w:ascii="Arial" w:hAnsi="Arial" w:cs="Arial"/>
          <w:color w:val="000000"/>
          <w:sz w:val="28"/>
          <w:szCs w:val="28"/>
        </w:rPr>
        <w:t>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s academias foram instaladas recentemente com menos de dois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lastRenderedPageBreak/>
        <w:t xml:space="preserve">anos e já estão em situações precárias, </w:t>
      </w:r>
      <w:r w:rsidR="00231862">
        <w:rPr>
          <w:rFonts w:ascii="Arial" w:hAnsi="Arial" w:cs="Arial"/>
          <w:color w:val="000000"/>
          <w:sz w:val="28"/>
          <w:szCs w:val="28"/>
        </w:rPr>
        <w:t xml:space="preserve">precisando de manutenção e assim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não acarretar a perda do que foi investido</w:t>
      </w:r>
      <w:r w:rsidR="00231862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DE6A43" w:rsidRPr="001D6E1A" w:rsidRDefault="0023186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CONJUNTO 22 DE ABRIL – PAVIMENTAÇÃO ASFÁLTICA EM TODO O BAIRRO.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 de pedido das Senhoras Vi</w:t>
      </w:r>
      <w:r>
        <w:rPr>
          <w:rFonts w:ascii="Arial" w:hAnsi="Arial" w:cs="Arial"/>
          <w:color w:val="000000"/>
          <w:sz w:val="28"/>
          <w:szCs w:val="28"/>
        </w:rPr>
        <w:t>viane Castro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Laudiceia</w:t>
      </w:r>
      <w:proofErr w:type="spell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="00DE6A43" w:rsidRPr="001D6E1A">
        <w:rPr>
          <w:rFonts w:ascii="Arial" w:hAnsi="Arial" w:cs="Arial"/>
          <w:color w:val="000000"/>
          <w:sz w:val="28"/>
          <w:szCs w:val="28"/>
        </w:rPr>
        <w:t>Lima ,Sueli</w:t>
      </w:r>
      <w:proofErr w:type="gram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Caires,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Carlos Alexandre Bezerra e dos demais moradores do bairro e também motoristas da Jacareí Transporte Urbano</w:t>
      </w:r>
      <w:r>
        <w:rPr>
          <w:rFonts w:ascii="Arial" w:hAnsi="Arial" w:cs="Arial"/>
          <w:color w:val="000000"/>
          <w:sz w:val="28"/>
          <w:szCs w:val="28"/>
        </w:rPr>
        <w:t>.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As condições das ruas são precárias, devido à falta de asfalto. Chega a ser um total desrespeito com os moradores que ali residem. Por causa das chuvas</w:t>
      </w:r>
      <w:r w:rsidR="007627A6">
        <w:rPr>
          <w:rFonts w:ascii="Arial" w:hAnsi="Arial" w:cs="Arial"/>
          <w:color w:val="000000"/>
          <w:sz w:val="28"/>
          <w:szCs w:val="28"/>
        </w:rPr>
        <w:t>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as ruas se transformaram em um lamaçal, esburacadas e com muitas pedras soltas o que dificulta a passagem dos ônibus e veículos, bem como causando prejuízos e riscos aos automóveis dos moradores e visitantes. </w:t>
      </w:r>
      <w:proofErr w:type="gramStart"/>
      <w:r w:rsidR="00DE6A43" w:rsidRPr="001D6E1A">
        <w:rPr>
          <w:rFonts w:ascii="Arial" w:hAnsi="Arial" w:cs="Arial"/>
          <w:color w:val="000000"/>
          <w:sz w:val="28"/>
          <w:szCs w:val="28"/>
        </w:rPr>
        <w:t>Atualmente</w:t>
      </w:r>
      <w:r>
        <w:rPr>
          <w:rFonts w:ascii="Arial" w:hAnsi="Arial" w:cs="Arial"/>
          <w:color w:val="000000"/>
          <w:sz w:val="28"/>
          <w:szCs w:val="28"/>
        </w:rPr>
        <w:t xml:space="preserve">,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o</w:t>
      </w:r>
      <w:proofErr w:type="gram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ônibus não está cumprindo seu itinerário e os passageiros são obrigados a andar na lama para completar o percurso</w:t>
      </w:r>
      <w:r>
        <w:rPr>
          <w:rFonts w:ascii="Arial" w:hAnsi="Arial" w:cs="Arial"/>
          <w:color w:val="000000"/>
          <w:sz w:val="28"/>
          <w:szCs w:val="28"/>
        </w:rPr>
        <w:t>;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as crianças ficam impossibilitadas de frequentar a escola. Recentemente</w:t>
      </w:r>
      <w:r>
        <w:rPr>
          <w:rFonts w:ascii="Arial" w:hAnsi="Arial" w:cs="Arial"/>
          <w:color w:val="000000"/>
          <w:sz w:val="28"/>
          <w:szCs w:val="28"/>
        </w:rPr>
        <w:t xml:space="preserve">,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a prefeitura realizou serviço de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c</w:t>
      </w:r>
      <w:r>
        <w:rPr>
          <w:rFonts w:ascii="Arial" w:hAnsi="Arial" w:cs="Arial"/>
          <w:color w:val="000000"/>
          <w:sz w:val="28"/>
          <w:szCs w:val="28"/>
        </w:rPr>
        <w:t>ascalhamento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cobrindo com terra, fazendo com que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o estado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das ruas piorassem</w:t>
      </w:r>
      <w:proofErr w:type="gramEnd"/>
      <w:r w:rsidR="00DE6A43" w:rsidRPr="001D6E1A">
        <w:rPr>
          <w:rFonts w:ascii="Arial" w:hAnsi="Arial" w:cs="Arial"/>
          <w:color w:val="000000"/>
          <w:sz w:val="28"/>
          <w:szCs w:val="28"/>
        </w:rPr>
        <w:t>. Por esse motivo solicitam que seja feita a Pavimentação Asfáltica em todo o bairro.</w:t>
      </w:r>
    </w:p>
    <w:p w:rsidR="00DE6A43" w:rsidRPr="001D6E1A" w:rsidRDefault="0023186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>
        <w:rPr>
          <w:rFonts w:ascii="Arial" w:hAnsi="Arial" w:cs="Arial"/>
          <w:color w:val="000000"/>
          <w:sz w:val="28"/>
          <w:szCs w:val="28"/>
        </w:rPr>
        <w:t>REFERENTE: JARDIM EMÍ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LIA - SOLICITAÇÃO DE VAGA EM EMEI.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</w:t>
      </w:r>
      <w:r>
        <w:rPr>
          <w:rFonts w:ascii="Arial" w:hAnsi="Arial" w:cs="Arial"/>
          <w:color w:val="000000"/>
          <w:sz w:val="28"/>
          <w:szCs w:val="28"/>
        </w:rPr>
        <w:t xml:space="preserve"> de pedido deste Vereador e da 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enhora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Kely</w:t>
      </w:r>
      <w:proofErr w:type="spell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Cristina de Paiva Carneiro (tel.988260784), mãe da criança Milena de Paiva Ferreira, nascida em 18/05/2011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lastRenderedPageBreak/>
        <w:t>necessita da vaga no EMEI do Jardim Emília por ser a mais próxima de sua residência</w:t>
      </w:r>
      <w:r>
        <w:rPr>
          <w:rFonts w:ascii="Arial" w:hAnsi="Arial" w:cs="Arial"/>
          <w:color w:val="000000"/>
          <w:sz w:val="28"/>
          <w:szCs w:val="28"/>
        </w:rPr>
        <w:t>. A mãe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encontra dificuldades para </w:t>
      </w:r>
      <w:r>
        <w:rPr>
          <w:rFonts w:ascii="Arial" w:hAnsi="Arial" w:cs="Arial"/>
          <w:color w:val="000000"/>
          <w:sz w:val="28"/>
          <w:szCs w:val="28"/>
        </w:rPr>
        <w:t>levar e buscar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 criança </w:t>
      </w:r>
      <w:r>
        <w:rPr>
          <w:rFonts w:ascii="Arial" w:hAnsi="Arial" w:cs="Arial"/>
          <w:color w:val="000000"/>
          <w:sz w:val="28"/>
          <w:szCs w:val="28"/>
        </w:rPr>
        <w:t>na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EMEI distante de sua residência, tendo em vista</w:t>
      </w:r>
      <w:r>
        <w:rPr>
          <w:rFonts w:ascii="Arial" w:hAnsi="Arial" w:cs="Arial"/>
          <w:color w:val="000000"/>
          <w:sz w:val="28"/>
          <w:szCs w:val="28"/>
        </w:rPr>
        <w:t>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que a mãe da menor trabalha em período integral. </w:t>
      </w:r>
    </w:p>
    <w:p w:rsidR="00DE6A43" w:rsidRPr="001D6E1A" w:rsidRDefault="0023186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>
        <w:rPr>
          <w:rFonts w:ascii="Arial" w:hAnsi="Arial" w:cs="Arial"/>
          <w:color w:val="000000"/>
          <w:sz w:val="28"/>
          <w:szCs w:val="28"/>
        </w:rPr>
        <w:t>REFERENTE: JARDIM EMÍ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LIA - SOLICITAÇÃO DE VAGA CRECHE. 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</w:t>
      </w:r>
      <w:r>
        <w:rPr>
          <w:rFonts w:ascii="Arial" w:hAnsi="Arial" w:cs="Arial"/>
          <w:color w:val="000000"/>
          <w:sz w:val="28"/>
          <w:szCs w:val="28"/>
        </w:rPr>
        <w:t xml:space="preserve"> de pedido deste Vereador e da 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enhora Josiane Ramalho da Silva Oliveira (t</w:t>
      </w:r>
      <w:r w:rsidR="007627A6">
        <w:rPr>
          <w:rFonts w:ascii="Arial" w:hAnsi="Arial" w:cs="Arial"/>
          <w:color w:val="000000"/>
          <w:sz w:val="28"/>
          <w:szCs w:val="28"/>
        </w:rPr>
        <w:t>el.988247486), mãe da criança Jú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lia Ramalho de Oliveira, nascida em 25/07/2012</w:t>
      </w:r>
      <w:r>
        <w:rPr>
          <w:rFonts w:ascii="Arial" w:hAnsi="Arial" w:cs="Arial"/>
          <w:color w:val="000000"/>
          <w:sz w:val="28"/>
          <w:szCs w:val="28"/>
        </w:rPr>
        <w:t>, que necessita de vaga na C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reche do Jardim Emília por ser a mais próxima de sua residência</w:t>
      </w:r>
      <w:r>
        <w:rPr>
          <w:rFonts w:ascii="Arial" w:hAnsi="Arial" w:cs="Arial"/>
          <w:color w:val="000000"/>
          <w:sz w:val="28"/>
          <w:szCs w:val="28"/>
        </w:rPr>
        <w:t>. A mãe encontra dificuldades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para </w:t>
      </w:r>
      <w:r>
        <w:rPr>
          <w:rFonts w:ascii="Arial" w:hAnsi="Arial" w:cs="Arial"/>
          <w:color w:val="000000"/>
          <w:sz w:val="28"/>
          <w:szCs w:val="28"/>
        </w:rPr>
        <w:t>levar e buscar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 criança em creche distante de sua residência, tendo em vista que a mãe da menor trabalha em período integral. </w:t>
      </w:r>
    </w:p>
    <w:p w:rsidR="00DE6A43" w:rsidRPr="001D6E1A" w:rsidRDefault="0023186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1D6E1A">
        <w:rPr>
          <w:rFonts w:ascii="Arial" w:hAnsi="Arial" w:cs="Arial"/>
          <w:color w:val="000000"/>
          <w:sz w:val="28"/>
          <w:szCs w:val="28"/>
        </w:rPr>
        <w:t>REFERENTE:  MEIO AMBIE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NTE - AMPLIAÇÃO DO PROGRAMA CATA-TRECO</w:t>
      </w:r>
      <w:r w:rsidR="008B0F65">
        <w:rPr>
          <w:rFonts w:ascii="Arial" w:hAnsi="Arial" w:cs="Arial"/>
          <w:color w:val="000000"/>
          <w:sz w:val="28"/>
          <w:szCs w:val="28"/>
        </w:rPr>
        <w:t>.</w:t>
      </w:r>
      <w:r w:rsidR="001D6E1A"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 de uma solicitação desse Vereador em nome dos munícipes. Sugere que o programa Cata-treco seja ampliado para maior comodidade dos habitantes do nosso município. O programa recolhe das residências soment</w:t>
      </w:r>
      <w:r w:rsidR="008B0F65">
        <w:rPr>
          <w:rFonts w:ascii="Arial" w:hAnsi="Arial" w:cs="Arial"/>
          <w:color w:val="000000"/>
          <w:sz w:val="28"/>
          <w:szCs w:val="28"/>
        </w:rPr>
        <w:t xml:space="preserve">e mobília em desuso, entretanto,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o grande problema é que não atende a população de baixa renda,</w:t>
      </w:r>
      <w:r w:rsidR="008B0F65"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pois além de mobília existe o acúmulo de resto de materiais de construção civil, que ao construir ou reformar suas residências </w:t>
      </w:r>
      <w:r w:rsidR="007627A6">
        <w:rPr>
          <w:rFonts w:ascii="Arial" w:hAnsi="Arial" w:cs="Arial"/>
          <w:color w:val="000000"/>
          <w:sz w:val="28"/>
          <w:szCs w:val="28"/>
        </w:rPr>
        <w:t xml:space="preserve">tem </w:t>
      </w:r>
      <w:r w:rsidR="008B0F65">
        <w:rPr>
          <w:rFonts w:ascii="Arial" w:hAnsi="Arial" w:cs="Arial"/>
          <w:color w:val="000000"/>
          <w:sz w:val="28"/>
          <w:szCs w:val="28"/>
        </w:rPr>
        <w:t>dificuldades em fazer o descarte desses materiais. O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custo de uma construção ou reforma não é </w:t>
      </w:r>
      <w:r w:rsidR="008B0F65">
        <w:rPr>
          <w:rFonts w:ascii="Arial" w:hAnsi="Arial" w:cs="Arial"/>
          <w:color w:val="000000"/>
          <w:sz w:val="28"/>
          <w:szCs w:val="28"/>
        </w:rPr>
        <w:t xml:space="preserve">alto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e arcar com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lastRenderedPageBreak/>
        <w:t>caçambas de tira entulho dificulta ainda mais.</w:t>
      </w:r>
      <w:r w:rsidR="008B0F65"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O LEV- Local de Entrega Voluntária, não consegue abranger todos os bairros</w:t>
      </w:r>
      <w:r w:rsidR="008B0F65">
        <w:rPr>
          <w:rFonts w:ascii="Arial" w:hAnsi="Arial" w:cs="Arial"/>
          <w:color w:val="000000"/>
          <w:sz w:val="28"/>
          <w:szCs w:val="28"/>
        </w:rPr>
        <w:t>.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</w:t>
      </w:r>
      <w:r w:rsidR="00C861CD">
        <w:rPr>
          <w:rFonts w:ascii="Arial" w:hAnsi="Arial" w:cs="Arial"/>
          <w:color w:val="000000"/>
          <w:sz w:val="28"/>
          <w:szCs w:val="28"/>
        </w:rPr>
        <w:t>Os moradores, dos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bairros vizinhos possuem meios de transporte para levar seus descartes até o LEV, o que acarreta o descarte na primeira área desabitada que encontram, transformando belas áreas em verdadeiros lixões, deixando a cidade com aparência de abandono e </w:t>
      </w:r>
      <w:r w:rsidR="008B0F65">
        <w:rPr>
          <w:rFonts w:ascii="Arial" w:hAnsi="Arial" w:cs="Arial"/>
          <w:color w:val="000000"/>
          <w:sz w:val="28"/>
          <w:szCs w:val="28"/>
        </w:rPr>
        <w:t>com a possibilidade de gerar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doenças </w:t>
      </w:r>
      <w:r w:rsidR="008B0F65">
        <w:rPr>
          <w:rFonts w:ascii="Arial" w:hAnsi="Arial" w:cs="Arial"/>
          <w:color w:val="000000"/>
          <w:sz w:val="28"/>
          <w:szCs w:val="28"/>
        </w:rPr>
        <w:t>na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população.</w:t>
      </w:r>
    </w:p>
    <w:p w:rsidR="00DE6A43" w:rsidRPr="001D6E1A" w:rsidRDefault="00C444D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proofErr w:type="gramStart"/>
      <w:r w:rsidR="00DE6A43" w:rsidRPr="00DE6A43">
        <w:rPr>
          <w:rFonts w:ascii="Arial" w:hAnsi="Arial" w:cs="Arial"/>
          <w:color w:val="000000"/>
          <w:sz w:val="28"/>
          <w:szCs w:val="28"/>
        </w:rPr>
        <w:t>REFERENTE  CHÁCARAS</w:t>
      </w:r>
      <w:proofErr w:type="gramEnd"/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 REUNIDAS IGARAPÉS – PODAS DE ÁRVORES E LIMPEZA EM ÁREA LOCALIZADA AO LADO DO Nº 1.570, NA AV. ENG. FLÁVIO DA SILVA FREITAS.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Trata-se de uma solicitação do Sr. Luiz Carlos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Tóro</w:t>
      </w:r>
      <w:proofErr w:type="spell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DE6A43" w:rsidRPr="001D6E1A">
        <w:rPr>
          <w:rFonts w:ascii="Arial" w:hAnsi="Arial" w:cs="Arial"/>
          <w:color w:val="000000"/>
          <w:sz w:val="28"/>
          <w:szCs w:val="28"/>
        </w:rPr>
        <w:t>C</w:t>
      </w:r>
      <w:r>
        <w:rPr>
          <w:rFonts w:ascii="Arial" w:hAnsi="Arial" w:cs="Arial"/>
          <w:color w:val="000000"/>
          <w:sz w:val="28"/>
          <w:szCs w:val="28"/>
        </w:rPr>
        <w:t>araballo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e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dos demai</w:t>
      </w:r>
      <w:r>
        <w:rPr>
          <w:rFonts w:ascii="Arial" w:hAnsi="Arial" w:cs="Arial"/>
          <w:color w:val="000000"/>
          <w:sz w:val="28"/>
          <w:szCs w:val="28"/>
        </w:rPr>
        <w:t>s moradores da referida avenida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. Trata-se de uma área sem manutenção há anos pelo proprietário, a frente está tomada por mato, invadindo a avenida, na divisa com o vizinho, as árvores estão alta</w:t>
      </w:r>
      <w:r>
        <w:rPr>
          <w:rFonts w:ascii="Arial" w:hAnsi="Arial" w:cs="Arial"/>
          <w:color w:val="000000"/>
          <w:sz w:val="28"/>
          <w:szCs w:val="28"/>
        </w:rPr>
        <w:t>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ameaçando cair sobre a rede elétrica. Os solicitantes pedem que o proprietário seja notificado e o problema resolvido o mais breve possível.</w:t>
      </w:r>
    </w:p>
    <w:p w:rsidR="00DE6A43" w:rsidRPr="001D6E1A" w:rsidRDefault="00C444D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 CHÁCARAS REUNIDAS IGARAPÉS – MOTONIVELAMENTO E CASCALHAMENTO NA AV. ENG. FLÁVIO DA SILVA FREITAS.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 de uma solicitação do</w:t>
      </w:r>
      <w:r>
        <w:rPr>
          <w:rFonts w:ascii="Arial" w:hAnsi="Arial" w:cs="Arial"/>
          <w:color w:val="000000"/>
          <w:sz w:val="28"/>
          <w:szCs w:val="28"/>
        </w:rPr>
        <w:t xml:space="preserve"> Sr. Luiz Carlos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Tóro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Caraballo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dos demai</w:t>
      </w:r>
      <w:r>
        <w:rPr>
          <w:rFonts w:ascii="Arial" w:hAnsi="Arial" w:cs="Arial"/>
          <w:color w:val="000000"/>
          <w:sz w:val="28"/>
          <w:szCs w:val="28"/>
        </w:rPr>
        <w:t>s moradores da referida avenida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. Na referida avenida há muitos buracos, prejudicando os condutores de veículos que por ela transitam.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lastRenderedPageBreak/>
        <w:t>Os solicitantes pedem a manutenção antes que o problema se agrave.</w:t>
      </w:r>
    </w:p>
    <w:p w:rsidR="00DE6A43" w:rsidRPr="001D6E1A" w:rsidRDefault="00C444D2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CHÁCARAS REUNIDAS IGARAPÉS – INSTALAÇÃO DE BRAÇOS LUMINÁRES E LÂMPADAS.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Trata-se de uma solicitação do Sr. Luiz Ca</w:t>
      </w:r>
      <w:r>
        <w:rPr>
          <w:rFonts w:ascii="Arial" w:hAnsi="Arial" w:cs="Arial"/>
          <w:color w:val="000000"/>
          <w:sz w:val="28"/>
          <w:szCs w:val="28"/>
        </w:rPr>
        <w:t xml:space="preserve">rlos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Tóro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Caraballo</w:t>
      </w:r>
      <w:proofErr w:type="spell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e dos demai</w:t>
      </w:r>
      <w:r>
        <w:rPr>
          <w:rFonts w:ascii="Arial" w:hAnsi="Arial" w:cs="Arial"/>
          <w:color w:val="000000"/>
          <w:sz w:val="28"/>
          <w:szCs w:val="28"/>
        </w:rPr>
        <w:t>s moradores da referida avenida.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 distância acima mencionada mede aproximadamente 800 metros e não há residências, os munícipes transitam por este trecho pela manhã e à noite para retornar do trabalho, escolas e passeio. Como há várias chácaras desabitada</w:t>
      </w:r>
      <w:r>
        <w:rPr>
          <w:rFonts w:ascii="Arial" w:hAnsi="Arial" w:cs="Arial"/>
          <w:color w:val="000000"/>
          <w:sz w:val="28"/>
          <w:szCs w:val="28"/>
        </w:rPr>
        <w:t>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n</w:t>
      </w:r>
      <w:r>
        <w:rPr>
          <w:rFonts w:ascii="Arial" w:hAnsi="Arial" w:cs="Arial"/>
          <w:color w:val="000000"/>
          <w:sz w:val="28"/>
          <w:szCs w:val="28"/>
        </w:rPr>
        <w:t>aquela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localidade</w:t>
      </w:r>
      <w:r>
        <w:rPr>
          <w:rFonts w:ascii="Arial" w:hAnsi="Arial" w:cs="Arial"/>
          <w:color w:val="000000"/>
          <w:sz w:val="28"/>
          <w:szCs w:val="28"/>
        </w:rPr>
        <w:t>, ficam à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mercê de ataques de pessoas </w:t>
      </w:r>
      <w:proofErr w:type="gramStart"/>
      <w:r w:rsidR="00DE6A43" w:rsidRPr="001D6E1A">
        <w:rPr>
          <w:rFonts w:ascii="Arial" w:hAnsi="Arial" w:cs="Arial"/>
          <w:color w:val="000000"/>
          <w:sz w:val="28"/>
          <w:szCs w:val="28"/>
        </w:rPr>
        <w:t>mal intencionadas</w:t>
      </w:r>
      <w:proofErr w:type="gram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. </w:t>
      </w:r>
      <w:r>
        <w:rPr>
          <w:rFonts w:ascii="Arial" w:hAnsi="Arial" w:cs="Arial"/>
          <w:color w:val="000000"/>
          <w:sz w:val="28"/>
          <w:szCs w:val="28"/>
        </w:rPr>
        <w:t>No referido trecho já existe rede elétrica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, faltando somente braços luminares e lâmpadas. Na Avenida Eng. Flávio da Silva Freitas, desde o número 1.873 até a esquina com a Rua Érico Veríssimo. </w:t>
      </w:r>
    </w:p>
    <w:p w:rsidR="00DE6A43" w:rsidRPr="001D6E1A" w:rsidRDefault="00DE6A43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DE6A43">
        <w:rPr>
          <w:rFonts w:ascii="Arial" w:hAnsi="Arial" w:cs="Arial"/>
          <w:color w:val="000000"/>
          <w:sz w:val="28"/>
          <w:szCs w:val="28"/>
        </w:rPr>
        <w:t>REFERENTE: CONJUNTO 22 DE ABRIL – SUBSTITUIÇÃO DE DOIS POSTES DE ILUMINAÇÃO PÚBLICA. POSTES DE MADEIRA POR POSTES DE CIMENTO.</w:t>
      </w:r>
      <w:r w:rsidR="00F9540B">
        <w:rPr>
          <w:rFonts w:ascii="Arial" w:hAnsi="Arial" w:cs="Arial"/>
          <w:color w:val="000000"/>
          <w:sz w:val="28"/>
          <w:szCs w:val="28"/>
        </w:rPr>
        <w:t xml:space="preserve"> </w:t>
      </w:r>
      <w:r w:rsidRPr="001D6E1A">
        <w:rPr>
          <w:rFonts w:ascii="Arial" w:hAnsi="Arial" w:cs="Arial"/>
          <w:color w:val="000000"/>
          <w:sz w:val="28"/>
          <w:szCs w:val="28"/>
        </w:rPr>
        <w:t>Trata-se de uma solicitação da Sra. Valdirene Martins da Silva</w:t>
      </w:r>
      <w:r w:rsidR="007627A6">
        <w:rPr>
          <w:rFonts w:ascii="Arial" w:hAnsi="Arial" w:cs="Arial"/>
          <w:color w:val="000000"/>
          <w:sz w:val="28"/>
          <w:szCs w:val="28"/>
        </w:rPr>
        <w:t xml:space="preserve"> e dos demais moradores da rua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. O poste localizado em frente </w:t>
      </w:r>
      <w:r w:rsidR="00F9540B">
        <w:rPr>
          <w:rFonts w:ascii="Arial" w:hAnsi="Arial" w:cs="Arial"/>
          <w:color w:val="000000"/>
          <w:sz w:val="28"/>
          <w:szCs w:val="28"/>
        </w:rPr>
        <w:t>a</w:t>
      </w:r>
      <w:r w:rsidRPr="001D6E1A">
        <w:rPr>
          <w:rFonts w:ascii="Arial" w:hAnsi="Arial" w:cs="Arial"/>
          <w:color w:val="000000"/>
          <w:sz w:val="28"/>
          <w:szCs w:val="28"/>
        </w:rPr>
        <w:t>o nº 291, está in</w:t>
      </w:r>
      <w:r w:rsidR="00F9540B">
        <w:rPr>
          <w:rFonts w:ascii="Arial" w:hAnsi="Arial" w:cs="Arial"/>
          <w:color w:val="000000"/>
          <w:sz w:val="28"/>
          <w:szCs w:val="28"/>
        </w:rPr>
        <w:t>clinando a cada dia em direção à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 residência, podendo desabar a qualquer momento. </w:t>
      </w:r>
      <w:r w:rsidR="00F9540B">
        <w:rPr>
          <w:rFonts w:ascii="Arial" w:hAnsi="Arial" w:cs="Arial"/>
          <w:color w:val="000000"/>
          <w:sz w:val="28"/>
          <w:szCs w:val="28"/>
        </w:rPr>
        <w:t>Trata-se de um Poste de madeira bastante antigo,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 que não está suportando o peso de um transformador de grande porte nele instalado</w:t>
      </w:r>
      <w:r w:rsidR="00F9540B">
        <w:rPr>
          <w:rFonts w:ascii="Arial" w:hAnsi="Arial" w:cs="Arial"/>
          <w:color w:val="000000"/>
          <w:sz w:val="28"/>
          <w:szCs w:val="28"/>
        </w:rPr>
        <w:t>.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 O outro, em frente </w:t>
      </w:r>
      <w:r w:rsidR="00F9540B">
        <w:rPr>
          <w:rFonts w:ascii="Arial" w:hAnsi="Arial" w:cs="Arial"/>
          <w:color w:val="000000"/>
          <w:sz w:val="28"/>
          <w:szCs w:val="28"/>
        </w:rPr>
        <w:t>a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o nº 297 está com a base totalmente podre, em breve </w:t>
      </w:r>
      <w:r w:rsidRPr="001D6E1A">
        <w:rPr>
          <w:rFonts w:ascii="Arial" w:hAnsi="Arial" w:cs="Arial"/>
          <w:color w:val="000000"/>
          <w:sz w:val="28"/>
          <w:szCs w:val="28"/>
        </w:rPr>
        <w:lastRenderedPageBreak/>
        <w:t>também virá abaixo, pois não resistirá à ação do tempo. Os solicitantes pedem</w:t>
      </w:r>
      <w:r w:rsidR="00F9540B">
        <w:rPr>
          <w:rFonts w:ascii="Arial" w:hAnsi="Arial" w:cs="Arial"/>
          <w:color w:val="000000"/>
          <w:sz w:val="28"/>
          <w:szCs w:val="28"/>
        </w:rPr>
        <w:t>,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 em caráter de urgência</w:t>
      </w:r>
      <w:r w:rsidR="00F9540B">
        <w:rPr>
          <w:rFonts w:ascii="Arial" w:hAnsi="Arial" w:cs="Arial"/>
          <w:color w:val="000000"/>
          <w:sz w:val="28"/>
          <w:szCs w:val="28"/>
        </w:rPr>
        <w:t>,</w:t>
      </w:r>
      <w:r w:rsidRPr="001D6E1A">
        <w:rPr>
          <w:rFonts w:ascii="Arial" w:hAnsi="Arial" w:cs="Arial"/>
          <w:color w:val="000000"/>
          <w:sz w:val="28"/>
          <w:szCs w:val="28"/>
        </w:rPr>
        <w:t xml:space="preserve"> a substituição destes postes antes que uma tragédia aconteça, podendo acarretar perdas e enormes prejuízos.</w:t>
      </w:r>
    </w:p>
    <w:p w:rsidR="00DE6A43" w:rsidRPr="001D6E1A" w:rsidRDefault="00F9540B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REFERENTE: VILA GARCIA – MANUTENÇÃO NA CALÇADA AO LADO DO Nº 344, NA RUA MODESTA BARRIOS MIGUELI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Trata-se de pedido do Sr. Clemente Vieira da Silva. O solicitante relata que em </w:t>
      </w:r>
      <w:proofErr w:type="gramStart"/>
      <w:r w:rsidR="00DE6A43" w:rsidRPr="001D6E1A">
        <w:rPr>
          <w:rFonts w:ascii="Arial" w:hAnsi="Arial" w:cs="Arial"/>
          <w:color w:val="000000"/>
          <w:sz w:val="28"/>
          <w:szCs w:val="28"/>
        </w:rPr>
        <w:t>Dezembro</w:t>
      </w:r>
      <w:proofErr w:type="gram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de 2013, uma forte chuva fez com que o muro de sua residência desmoronasse acarretando a destruição de sua calçada, causando transtorno, prejuízo e preocupação. Nesse local há um ponto de ônib</w:t>
      </w:r>
      <w:r w:rsidR="007627A6">
        <w:rPr>
          <w:rFonts w:ascii="Arial" w:hAnsi="Arial" w:cs="Arial"/>
          <w:color w:val="000000"/>
          <w:sz w:val="28"/>
          <w:szCs w:val="28"/>
        </w:rPr>
        <w:t xml:space="preserve">us e o movimento de pessoas é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constante, principalmente crianças e idosos, a Prefeitura Municipal se encarregou de </w:t>
      </w:r>
      <w:r>
        <w:rPr>
          <w:rFonts w:ascii="Arial" w:hAnsi="Arial" w:cs="Arial"/>
          <w:color w:val="000000"/>
          <w:sz w:val="28"/>
          <w:szCs w:val="28"/>
        </w:rPr>
        <w:t xml:space="preserve">fazer o reparo, entretanto, não </w:t>
      </w:r>
      <w:r w:rsidR="007627A6">
        <w:rPr>
          <w:rFonts w:ascii="Arial" w:hAnsi="Arial" w:cs="Arial"/>
          <w:color w:val="000000"/>
          <w:sz w:val="28"/>
          <w:szCs w:val="28"/>
        </w:rPr>
        <w:t>foi de boa qualidade;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o solo não foi devidamente compactado e o local está afundando novamente. </w:t>
      </w:r>
      <w:r>
        <w:rPr>
          <w:rFonts w:ascii="Arial" w:hAnsi="Arial" w:cs="Arial"/>
          <w:color w:val="000000"/>
          <w:sz w:val="28"/>
          <w:szCs w:val="28"/>
        </w:rPr>
        <w:t>E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m 4 de Junho de 2014 foi protocolado uma solicitação de reparo na Secretaria de Governo, </w:t>
      </w:r>
      <w:r>
        <w:rPr>
          <w:rFonts w:ascii="Arial" w:hAnsi="Arial" w:cs="Arial"/>
          <w:color w:val="000000"/>
          <w:sz w:val="28"/>
          <w:szCs w:val="28"/>
        </w:rPr>
        <w:t>mas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até a presente data o solicitante não obteve nenhuma resposta. “Minha preocupação é com as próximas chuvas, com a calçada danificada a infiltração é inevitável, vai</w:t>
      </w:r>
      <w:r w:rsidR="007627A6">
        <w:rPr>
          <w:rFonts w:ascii="Arial" w:hAnsi="Arial" w:cs="Arial"/>
          <w:color w:val="000000"/>
          <w:sz w:val="28"/>
          <w:szCs w:val="28"/>
        </w:rPr>
        <w:t xml:space="preserve"> atingir o muro e a chance de</w:t>
      </w:r>
      <w:bookmarkStart w:id="0" w:name="_GoBack"/>
      <w:bookmarkEnd w:id="0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vir abaixo novamente é grande, tenho família e minha residência fica bem abaixo do nível da </w:t>
      </w:r>
      <w:proofErr w:type="gramStart"/>
      <w:r w:rsidR="00DE6A43" w:rsidRPr="001D6E1A">
        <w:rPr>
          <w:rFonts w:ascii="Arial" w:hAnsi="Arial" w:cs="Arial"/>
          <w:color w:val="000000"/>
          <w:sz w:val="28"/>
          <w:szCs w:val="28"/>
        </w:rPr>
        <w:t>rua.”</w:t>
      </w:r>
      <w:proofErr w:type="gramEnd"/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 Comenta o Sr. Clemente Vieira da Silva.</w:t>
      </w:r>
    </w:p>
    <w:p w:rsidR="00DE6A43" w:rsidRPr="00DE6A43" w:rsidRDefault="00DE6A43" w:rsidP="001D6E1A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840"/>
        <w:jc w:val="both"/>
        <w:rPr>
          <w:rFonts w:ascii="Arial" w:hAnsi="Arial" w:cs="Arial"/>
          <w:color w:val="000000"/>
          <w:sz w:val="28"/>
          <w:szCs w:val="28"/>
        </w:rPr>
      </w:pPr>
    </w:p>
    <w:p w:rsidR="00DE6A43" w:rsidRPr="001D6E1A" w:rsidRDefault="00F9540B" w:rsidP="001D6E1A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012A"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INDICO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- 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 xml:space="preserve">REFERENTE: VILA GARCIA – MANUTENÇÃO NO CALÇAMENTO EM FRENTE </w:t>
      </w:r>
      <w:r w:rsidR="007711EC">
        <w:rPr>
          <w:rFonts w:ascii="Arial" w:hAnsi="Arial" w:cs="Arial"/>
          <w:color w:val="000000"/>
          <w:sz w:val="28"/>
          <w:szCs w:val="28"/>
        </w:rPr>
        <w:t>A</w:t>
      </w:r>
      <w:r w:rsidR="00DE6A43" w:rsidRPr="00DE6A43">
        <w:rPr>
          <w:rFonts w:ascii="Arial" w:hAnsi="Arial" w:cs="Arial"/>
          <w:color w:val="000000"/>
          <w:sz w:val="28"/>
          <w:szCs w:val="28"/>
        </w:rPr>
        <w:t>O Nº 42, NA RUA MODESTA BARRIOS MIGUELI</w:t>
      </w:r>
      <w:r>
        <w:rPr>
          <w:rFonts w:ascii="Arial" w:hAnsi="Arial" w:cs="Arial"/>
          <w:color w:val="000000"/>
          <w:sz w:val="28"/>
          <w:szCs w:val="28"/>
        </w:rPr>
        <w:t>.</w:t>
      </w:r>
      <w:r w:rsidR="007711EC">
        <w:rPr>
          <w:rFonts w:ascii="Arial" w:hAnsi="Arial" w:cs="Arial"/>
          <w:color w:val="000000"/>
          <w:sz w:val="28"/>
          <w:szCs w:val="28"/>
        </w:rPr>
        <w:t xml:space="preserve"> 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Trata-se de pedido </w:t>
      </w:r>
      <w:r>
        <w:rPr>
          <w:rFonts w:ascii="Arial" w:hAnsi="Arial" w:cs="Arial"/>
          <w:color w:val="000000"/>
          <w:sz w:val="28"/>
          <w:szCs w:val="28"/>
        </w:rPr>
        <w:t>do Sr. Clemente Vieira da Silva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e dos demais moradores da referida rua, por intermédio deste Vereador. Os moradores solicitam a manutenção do calçamento neste trecho por ser bastante movimentado, Ônibus e Caminhões trafegam o dia todo por esta rua. </w:t>
      </w:r>
      <w:r>
        <w:rPr>
          <w:rFonts w:ascii="Arial" w:hAnsi="Arial" w:cs="Arial"/>
          <w:color w:val="000000"/>
          <w:sz w:val="28"/>
          <w:szCs w:val="28"/>
        </w:rPr>
        <w:t xml:space="preserve">O calçamento é de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Bl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>oquete</w:t>
      </w:r>
      <w:proofErr w:type="spellEnd"/>
      <w:r w:rsidR="007711EC">
        <w:rPr>
          <w:rFonts w:ascii="Arial" w:hAnsi="Arial" w:cs="Arial"/>
          <w:color w:val="000000"/>
          <w:sz w:val="28"/>
          <w:szCs w:val="28"/>
        </w:rPr>
        <w:t>,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este tipo de material é assentado com areia, por essa razão, não suporta peso excessivo, com o peso em excesso desnivela facilmente causando enormes buracos. O fato é que</w:t>
      </w:r>
      <w:r w:rsidR="007711EC">
        <w:rPr>
          <w:rFonts w:ascii="Arial" w:hAnsi="Arial" w:cs="Arial"/>
          <w:color w:val="000000"/>
          <w:sz w:val="28"/>
          <w:szCs w:val="28"/>
        </w:rPr>
        <w:t xml:space="preserve"> os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condu</w:t>
      </w:r>
      <w:r w:rsidR="007711EC">
        <w:rPr>
          <w:rFonts w:ascii="Arial" w:hAnsi="Arial" w:cs="Arial"/>
          <w:color w:val="000000"/>
          <w:sz w:val="28"/>
          <w:szCs w:val="28"/>
        </w:rPr>
        <w:t>tores de veículos e pedestres vê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m enfrentado problemas sérios ao transitar pelo local. Usuários de Ônibus, estudantes, crianças e idosos transitam diariamente por </w:t>
      </w:r>
      <w:r w:rsidR="007711EC">
        <w:rPr>
          <w:rFonts w:ascii="Arial" w:hAnsi="Arial" w:cs="Arial"/>
          <w:color w:val="000000"/>
          <w:sz w:val="28"/>
          <w:szCs w:val="28"/>
        </w:rPr>
        <w:t>essa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rua, pois em frente </w:t>
      </w:r>
      <w:r w:rsidR="007711EC">
        <w:rPr>
          <w:rFonts w:ascii="Arial" w:hAnsi="Arial" w:cs="Arial"/>
          <w:color w:val="000000"/>
          <w:sz w:val="28"/>
          <w:szCs w:val="28"/>
        </w:rPr>
        <w:t>do</w:t>
      </w:r>
      <w:r w:rsidR="00DE6A43" w:rsidRPr="001D6E1A">
        <w:rPr>
          <w:rFonts w:ascii="Arial" w:hAnsi="Arial" w:cs="Arial"/>
          <w:color w:val="000000"/>
          <w:sz w:val="28"/>
          <w:szCs w:val="28"/>
        </w:rPr>
        <w:t xml:space="preserve"> número citado há um ponto de Ônibus.      </w:t>
      </w:r>
    </w:p>
    <w:p w:rsidR="00B145D7" w:rsidRDefault="00B145D7" w:rsidP="00B145D7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B145D7" w:rsidRDefault="00B145D7" w:rsidP="00B145D7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B145D7" w:rsidRDefault="00B145D7" w:rsidP="00B145D7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B145D7" w:rsidRDefault="00B145D7" w:rsidP="00B145D7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B145D7" w:rsidRPr="00B145D7" w:rsidRDefault="00B145D7" w:rsidP="00B145D7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ind w:left="840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B145D7">
        <w:rPr>
          <w:rFonts w:ascii="Arial" w:hAnsi="Arial" w:cs="Arial"/>
          <w:b/>
          <w:caps/>
          <w:color w:val="000000"/>
          <w:sz w:val="18"/>
          <w:szCs w:val="18"/>
        </w:rPr>
        <w:t xml:space="preserve">–––––––– </w:t>
      </w:r>
      <w:smartTag w:uri="schemas-houaiss/mini" w:element="verbetes">
        <w:r w:rsidRPr="00B145D7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Pr="00B145D7">
        <w:rPr>
          <w:rFonts w:ascii="Arial" w:hAnsi="Arial" w:cs="Arial"/>
          <w:b/>
          <w:caps/>
          <w:color w:val="000000"/>
          <w:sz w:val="18"/>
          <w:szCs w:val="18"/>
        </w:rPr>
        <w:t xml:space="preserve"> houve </w:t>
      </w:r>
      <w:smartTag w:uri="schemas-houaiss/mini" w:element="verbetes">
        <w:r w:rsidRPr="00B145D7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Pr="00B145D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indicaçÕes do vereador </w:t>
      </w:r>
      <w:smartTag w:uri="schemas-houaiss/acao" w:element="dm">
        <w:r w:rsidRPr="00B145D7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Pr="00B145D7">
        <w:rPr>
          <w:rFonts w:ascii="Arial" w:hAnsi="Arial" w:cs="Arial"/>
          <w:b/>
          <w:caps/>
          <w:color w:val="000000"/>
          <w:sz w:val="18"/>
          <w:szCs w:val="18"/>
        </w:rPr>
        <w:t xml:space="preserve"> a S.O. de 24/06/2015 ––––––––</w:t>
      </w:r>
    </w:p>
    <w:p w:rsidR="003622B8" w:rsidRPr="00340D4A" w:rsidRDefault="003622B8" w:rsidP="00B145D7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aps/>
          <w:color w:val="000000"/>
          <w:sz w:val="18"/>
          <w:szCs w:val="18"/>
        </w:rPr>
      </w:pP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981" w:rsidRDefault="00CA6981">
      <w:r>
        <w:separator/>
      </w:r>
    </w:p>
  </w:endnote>
  <w:endnote w:type="continuationSeparator" w:id="0">
    <w:p w:rsidR="00CA6981" w:rsidRDefault="00CA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981" w:rsidRDefault="00CA6981">
      <w:r>
        <w:separator/>
      </w:r>
    </w:p>
  </w:footnote>
  <w:footnote w:type="continuationSeparator" w:id="0">
    <w:p w:rsidR="00CA6981" w:rsidRDefault="00CA6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DFEBEF0" wp14:editId="60EFE62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C6DD0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EBE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C6DD0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0" allowOverlap="1" wp14:anchorId="6E5D9F2A" wp14:editId="18AFFA2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5D9F2A" id="Text Box 1" o:spid="_x0000_s1027" type="#_x0000_t202" style="position:absolute;left:0;text-align:left;margin-left:80.8pt;margin-top:7.65pt;width:394pt;height:43.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4112" behindDoc="0" locked="0" layoutInCell="0" allowOverlap="1" wp14:anchorId="321C9996" wp14:editId="0E3CED2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DE6A43">
      <w:rPr>
        <w:rFonts w:ascii="Arial" w:hAnsi="Arial" w:cs="Arial"/>
        <w:b/>
      </w:rPr>
      <w:t>1245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="00DE6A43">
      <w:rPr>
        <w:rFonts w:ascii="Arial" w:hAnsi="Arial" w:cs="Arial"/>
        <w:b/>
      </w:rPr>
      <w:t>/2015</w:t>
    </w:r>
    <w:r w:rsidRPr="00EA2DD1">
      <w:rPr>
        <w:rFonts w:ascii="Arial" w:hAnsi="Arial" w:cs="Arial"/>
        <w:b/>
      </w:rPr>
      <w:t xml:space="preserve"> - S.O.: </w:t>
    </w:r>
    <w:r w:rsidR="00DE6A43">
      <w:rPr>
        <w:rFonts w:ascii="Arial" w:hAnsi="Arial" w:cs="Arial"/>
        <w:b/>
      </w:rPr>
      <w:t>24</w:t>
    </w:r>
    <w:r w:rsidR="006E76D9">
      <w:rPr>
        <w:rFonts w:ascii="Arial" w:hAnsi="Arial" w:cs="Arial"/>
        <w:b/>
      </w:rPr>
      <w:t>/</w:t>
    </w:r>
    <w:r w:rsidR="00DE6A43">
      <w:rPr>
        <w:rFonts w:ascii="Arial" w:hAnsi="Arial" w:cs="Arial"/>
        <w:b/>
      </w:rPr>
      <w:t>06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627A6">
      <w:rPr>
        <w:rStyle w:val="Nmerodepgina"/>
        <w:rFonts w:ascii="Arial" w:hAnsi="Arial" w:cs="Arial"/>
        <w:b/>
        <w:noProof/>
      </w:rPr>
      <w:t>09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627A6">
      <w:rPr>
        <w:rStyle w:val="Nmerodepgina"/>
        <w:rFonts w:ascii="Arial" w:hAnsi="Arial" w:cs="Arial"/>
        <w:b/>
        <w:noProof/>
      </w:rPr>
      <w:t>09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1EA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7012A"/>
    <w:rsid w:val="0017063A"/>
    <w:rsid w:val="001735A8"/>
    <w:rsid w:val="001860B1"/>
    <w:rsid w:val="00192E72"/>
    <w:rsid w:val="001972EA"/>
    <w:rsid w:val="001C2493"/>
    <w:rsid w:val="001D5FE1"/>
    <w:rsid w:val="001D6E1A"/>
    <w:rsid w:val="001E44AC"/>
    <w:rsid w:val="0020489C"/>
    <w:rsid w:val="00207ACB"/>
    <w:rsid w:val="0022309B"/>
    <w:rsid w:val="00225209"/>
    <w:rsid w:val="002305E2"/>
    <w:rsid w:val="0023186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303C"/>
    <w:rsid w:val="00370CD0"/>
    <w:rsid w:val="00395060"/>
    <w:rsid w:val="0039680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D28EA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6E76D9"/>
    <w:rsid w:val="007005FA"/>
    <w:rsid w:val="00722F7D"/>
    <w:rsid w:val="00730BCE"/>
    <w:rsid w:val="00741117"/>
    <w:rsid w:val="00761BE6"/>
    <w:rsid w:val="007627A6"/>
    <w:rsid w:val="0076364C"/>
    <w:rsid w:val="00767750"/>
    <w:rsid w:val="007711EC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B0F65"/>
    <w:rsid w:val="008F1DDF"/>
    <w:rsid w:val="00912A0A"/>
    <w:rsid w:val="00915737"/>
    <w:rsid w:val="009204DA"/>
    <w:rsid w:val="009404F4"/>
    <w:rsid w:val="009627D7"/>
    <w:rsid w:val="009848B6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145D7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15976"/>
    <w:rsid w:val="00C32D69"/>
    <w:rsid w:val="00C32EF2"/>
    <w:rsid w:val="00C35177"/>
    <w:rsid w:val="00C444D2"/>
    <w:rsid w:val="00C55169"/>
    <w:rsid w:val="00C66E5F"/>
    <w:rsid w:val="00C861CD"/>
    <w:rsid w:val="00C920A8"/>
    <w:rsid w:val="00CA1599"/>
    <w:rsid w:val="00CA574A"/>
    <w:rsid w:val="00CA6981"/>
    <w:rsid w:val="00CB5F41"/>
    <w:rsid w:val="00CC23CB"/>
    <w:rsid w:val="00CC6DD0"/>
    <w:rsid w:val="00CC7C17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E6A43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40B"/>
    <w:rsid w:val="00F95D1E"/>
    <w:rsid w:val="00FA4E3A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8C542EA-0CD6-47F3-9A21-1565E35B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14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0E59D-87CC-47F4-AE5E-2564D951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76</TotalTime>
  <Pages>9</Pages>
  <Words>1786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11414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13</cp:revision>
  <cp:lastPrinted>2015-06-23T21:29:00Z</cp:lastPrinted>
  <dcterms:created xsi:type="dcterms:W3CDTF">2015-06-23T19:24:00Z</dcterms:created>
  <dcterms:modified xsi:type="dcterms:W3CDTF">2015-06-23T21:51:00Z</dcterms:modified>
</cp:coreProperties>
</file>