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C3548">
        <w:rPr>
          <w:rFonts w:ascii="Arial" w:hAnsi="Arial" w:cs="Arial"/>
          <w:b/>
          <w:caps/>
          <w:sz w:val="28"/>
          <w:szCs w:val="28"/>
        </w:rPr>
        <w:t>1258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CC354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C3548">
              <w:rPr>
                <w:rFonts w:ascii="Arial" w:hAnsi="Arial" w:cs="Arial"/>
                <w:sz w:val="20"/>
                <w:szCs w:val="20"/>
              </w:rPr>
              <w:t>Parabeniza</w:t>
            </w:r>
            <w:proofErr w:type="gramEnd"/>
            <w:r w:rsidRPr="00CC3548">
              <w:rPr>
                <w:rFonts w:ascii="Arial" w:hAnsi="Arial" w:cs="Arial"/>
                <w:sz w:val="20"/>
                <w:szCs w:val="20"/>
              </w:rPr>
              <w:t xml:space="preserve"> telefonistas de nosso Município por oportunidade do transcurso da data que lhes é dedicada, 29 de junho, Dia do Telefonista.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5A24D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CC3548">
        <w:rPr>
          <w:rFonts w:ascii="Arial" w:hAnsi="Arial" w:cs="Arial"/>
        </w:rPr>
        <w:t xml:space="preserve">aos </w:t>
      </w:r>
      <w:r w:rsidR="00CC3548" w:rsidRPr="00CC3548">
        <w:rPr>
          <w:rFonts w:ascii="Arial" w:hAnsi="Arial" w:cs="Arial"/>
        </w:rPr>
        <w:t>telefonistas de nosso Município por oportunidade do transcurso da data que lhes é dedicada, 29 de junho, Dia do Telefonista.</w:t>
      </w:r>
    </w:p>
    <w:p w:rsidR="00CC3548" w:rsidRDefault="00CC3548" w:rsidP="005A24D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data é comemorada desde 1956, e coincide com o dia </w:t>
      </w:r>
      <w:r w:rsidR="005A24D2">
        <w:rPr>
          <w:rFonts w:ascii="Arial" w:hAnsi="Arial" w:cs="Arial"/>
        </w:rPr>
        <w:t>consagrado a São Pedro, considerado o padroeiro desta classe trabalhadora.</w:t>
      </w:r>
    </w:p>
    <w:p w:rsidR="005A24D2" w:rsidRPr="00BF791A" w:rsidRDefault="005A24D2" w:rsidP="005A24D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Ressaltamos a importância destes profissionais que, entre outras funções, representam importante papel no bom relacionamento entre empresas e clientes, ou entre órgãos públicos e cidadãos.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A24D2">
        <w:rPr>
          <w:rFonts w:ascii="Arial" w:hAnsi="Arial" w:cs="Arial"/>
        </w:rPr>
        <w:t>24 de junho de 2015.</w:t>
      </w:r>
    </w:p>
    <w:p w:rsidR="005A24D2" w:rsidRDefault="005A24D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A24D2" w:rsidRDefault="005A24D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A24D2" w:rsidRDefault="005A24D2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A24D2" w:rsidRPr="005A24D2" w:rsidRDefault="005A24D2" w:rsidP="005A24D2">
      <w:pPr>
        <w:jc w:val="center"/>
        <w:rPr>
          <w:rFonts w:ascii="Arial" w:hAnsi="Arial"/>
          <w:b/>
        </w:rPr>
      </w:pPr>
      <w:r w:rsidRPr="005A24D2">
        <w:rPr>
          <w:rFonts w:ascii="Arial" w:hAnsi="Arial"/>
          <w:b/>
        </w:rPr>
        <w:t>MAURÍCIO HAKA</w:t>
      </w:r>
    </w:p>
    <w:p w:rsidR="005A24D2" w:rsidRPr="005A24D2" w:rsidRDefault="005A24D2" w:rsidP="005A24D2">
      <w:pPr>
        <w:jc w:val="center"/>
        <w:rPr>
          <w:rFonts w:ascii="Arial" w:hAnsi="Arial"/>
        </w:rPr>
      </w:pPr>
      <w:r w:rsidRPr="005A24D2">
        <w:rPr>
          <w:rFonts w:ascii="Arial" w:hAnsi="Arial"/>
        </w:rPr>
        <w:t>Vereador – PSDB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B88" w:rsidRDefault="005D0B88">
      <w:r>
        <w:separator/>
      </w:r>
    </w:p>
  </w:endnote>
  <w:endnote w:type="continuationSeparator" w:id="0">
    <w:p w:rsidR="005D0B88" w:rsidRDefault="005D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B88" w:rsidRDefault="005D0B88">
      <w:r>
        <w:separator/>
      </w:r>
    </w:p>
  </w:footnote>
  <w:footnote w:type="continuationSeparator" w:id="0">
    <w:p w:rsidR="005D0B88" w:rsidRDefault="005D0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A24D2"/>
    <w:rsid w:val="005B3D21"/>
    <w:rsid w:val="005C3938"/>
    <w:rsid w:val="005D0B8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C3548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159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2015-06-23T12:21:00Z</dcterms:created>
  <dcterms:modified xsi:type="dcterms:W3CDTF">2015-06-23T12:21:00Z</dcterms:modified>
</cp:coreProperties>
</file>