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083C">
        <w:rPr>
          <w:rFonts w:ascii="Arial" w:hAnsi="Arial" w:cs="Arial"/>
          <w:b/>
          <w:caps/>
          <w:sz w:val="28"/>
          <w:szCs w:val="28"/>
        </w:rPr>
        <w:t>1279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AA083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de Apoio às reivindicações de Entidades e Sindicatos representantes dos Professores do Estado de São Paulo.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A083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A083C" w:rsidRPr="00AA083C">
        <w:rPr>
          <w:rFonts w:ascii="Arial" w:hAnsi="Arial" w:cs="Arial"/>
        </w:rPr>
        <w:t>Moção de Apoio às reivindicações de Entidades e Sindicatos representantes dos Professores do Estado de São Paulo</w:t>
      </w:r>
      <w:r w:rsidR="00AA083C">
        <w:rPr>
          <w:rFonts w:ascii="Arial" w:hAnsi="Arial" w:cs="Arial"/>
        </w:rPr>
        <w:t>.</w:t>
      </w:r>
    </w:p>
    <w:p w:rsidR="009453B9" w:rsidRDefault="009453B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453B9" w:rsidRDefault="009412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Sabemos das dificuldades enfrentadas pelos professores diariamente na difícil missão de passar conhecimento aos alunos e enveredá-los ao caminho universitário, recebendo salários inferiores aos que de fato merecem pelas suas imensuráveis capacidades de mestres do saber.</w:t>
      </w:r>
    </w:p>
    <w:p w:rsidR="009453B9" w:rsidRDefault="009453B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4050F" w:rsidRDefault="009412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Não bastasse isso, ainda precisam se desdobrar em várias jornadas para poderem garantir seu</w:t>
      </w:r>
      <w:r w:rsidR="00BF6EA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sustento</w:t>
      </w:r>
      <w:r w:rsidR="00BF6EAE">
        <w:rPr>
          <w:rFonts w:ascii="Arial" w:hAnsi="Arial" w:cs="Arial"/>
        </w:rPr>
        <w:t>s e de suas famílias, além de tere</w:t>
      </w:r>
      <w:r w:rsidR="009453B9">
        <w:rPr>
          <w:rFonts w:ascii="Arial" w:hAnsi="Arial" w:cs="Arial"/>
        </w:rPr>
        <w:t>m de buscar aperfeiçoamento nas suas disciplinas.</w:t>
      </w:r>
    </w:p>
    <w:p w:rsidR="00BF6EAE" w:rsidRDefault="00BF6EAE" w:rsidP="00BF6E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6EAE" w:rsidRDefault="009412E9" w:rsidP="00BF6E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vista disso e de outros problemas </w:t>
      </w:r>
      <w:r w:rsidR="00BF6EAE">
        <w:rPr>
          <w:rFonts w:ascii="Arial" w:hAnsi="Arial" w:cs="Arial"/>
        </w:rPr>
        <w:t xml:space="preserve">enfrentados pela categoria, manifestamos nosso apoio à proposta apresentada sobre a </w:t>
      </w:r>
      <w:r w:rsidR="00BF6EAE" w:rsidRPr="00BF6EAE">
        <w:rPr>
          <w:rFonts w:ascii="Arial" w:hAnsi="Arial" w:cs="Arial"/>
        </w:rPr>
        <w:t>Questão Salarial</w:t>
      </w:r>
      <w:r w:rsidR="00BF6EAE">
        <w:rPr>
          <w:rFonts w:ascii="Arial" w:hAnsi="Arial" w:cs="Arial"/>
        </w:rPr>
        <w:t>, a</w:t>
      </w:r>
      <w:r w:rsidR="00BF6EAE" w:rsidRPr="00BF6EAE">
        <w:rPr>
          <w:rFonts w:ascii="Arial" w:hAnsi="Arial" w:cs="Arial"/>
        </w:rPr>
        <w:t xml:space="preserve"> Evolução Funcional via Acadêmica</w:t>
      </w:r>
      <w:r w:rsidR="00BF6EAE">
        <w:rPr>
          <w:rFonts w:ascii="Arial" w:hAnsi="Arial" w:cs="Arial"/>
        </w:rPr>
        <w:t>, a E</w:t>
      </w:r>
      <w:r w:rsidR="00BF6EAE" w:rsidRPr="00BF6EAE">
        <w:rPr>
          <w:rFonts w:ascii="Arial" w:hAnsi="Arial" w:cs="Arial"/>
        </w:rPr>
        <w:t>voluç</w:t>
      </w:r>
      <w:r w:rsidR="00BF6EAE">
        <w:rPr>
          <w:rFonts w:ascii="Arial" w:hAnsi="Arial" w:cs="Arial"/>
        </w:rPr>
        <w:t xml:space="preserve">ão Funcional via </w:t>
      </w:r>
      <w:proofErr w:type="gramStart"/>
      <w:r w:rsidR="00BF6EAE">
        <w:rPr>
          <w:rFonts w:ascii="Arial" w:hAnsi="Arial" w:cs="Arial"/>
        </w:rPr>
        <w:t>não Acadêmica</w:t>
      </w:r>
      <w:proofErr w:type="gramEnd"/>
      <w:r w:rsidR="00BF6EAE">
        <w:rPr>
          <w:rFonts w:ascii="Arial" w:hAnsi="Arial" w:cs="Arial"/>
        </w:rPr>
        <w:t xml:space="preserve">, o </w:t>
      </w:r>
      <w:r w:rsidR="00BF6EAE" w:rsidRPr="00BF6EAE">
        <w:rPr>
          <w:rFonts w:ascii="Arial" w:hAnsi="Arial" w:cs="Arial"/>
        </w:rPr>
        <w:t>Plano Estadual de Educação</w:t>
      </w:r>
      <w:r w:rsidR="00BF6EAE">
        <w:rPr>
          <w:rFonts w:ascii="Arial" w:hAnsi="Arial" w:cs="Arial"/>
        </w:rPr>
        <w:t xml:space="preserve">, o </w:t>
      </w:r>
      <w:r w:rsidR="00F84147">
        <w:rPr>
          <w:rFonts w:ascii="Arial" w:hAnsi="Arial" w:cs="Arial"/>
        </w:rPr>
        <w:t>Concurso P</w:t>
      </w:r>
      <w:bookmarkStart w:id="0" w:name="_GoBack"/>
      <w:bookmarkEnd w:id="0"/>
      <w:r w:rsidR="00BF6EAE" w:rsidRPr="00BF6EAE">
        <w:rPr>
          <w:rFonts w:ascii="Arial" w:hAnsi="Arial" w:cs="Arial"/>
        </w:rPr>
        <w:t>úblico para Diretor de</w:t>
      </w:r>
      <w:r w:rsidR="00BF6EAE">
        <w:rPr>
          <w:rFonts w:ascii="Arial" w:hAnsi="Arial" w:cs="Arial"/>
        </w:rPr>
        <w:t xml:space="preserve"> Escola e Supervisor de Ensino.</w:t>
      </w:r>
    </w:p>
    <w:p w:rsidR="00BF6EAE" w:rsidRDefault="00BF6EA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453B9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9453B9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9453B9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9453B9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9453B9" w:rsidRPr="009453B9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</w:rPr>
      </w:pPr>
      <w:r w:rsidRPr="009453B9">
        <w:rPr>
          <w:rFonts w:ascii="Arial" w:hAnsi="Arial" w:cs="Arial"/>
          <w:b/>
        </w:rPr>
        <w:lastRenderedPageBreak/>
        <w:t>Moção nº 1279/2015 – Apoio aos Professores Estaduais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fls. 02/02</w:t>
      </w:r>
    </w:p>
    <w:p w:rsidR="009453B9" w:rsidRPr="00BF791A" w:rsidRDefault="009453B9" w:rsidP="009453B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A083C">
        <w:rPr>
          <w:rFonts w:ascii="Arial" w:hAnsi="Arial" w:cs="Arial"/>
        </w:rPr>
        <w:t>24 de junho de 2015.</w:t>
      </w:r>
    </w:p>
    <w:p w:rsidR="00AA083C" w:rsidRPr="00BF791A" w:rsidRDefault="00AA083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AA083C" w:rsidRPr="00AA083C" w:rsidTr="00BD2819"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 w:cs="Arial"/>
                <w:b/>
              </w:rPr>
            </w:pPr>
            <w:r w:rsidRPr="00AA083C">
              <w:rPr>
                <w:rFonts w:ascii="Arial" w:hAnsi="Arial" w:cs="Arial"/>
                <w:b/>
              </w:rPr>
              <w:t>ANA LINO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  <w:r w:rsidRPr="00AA083C">
              <w:rPr>
                <w:rFonts w:ascii="Arial" w:hAnsi="Arial" w:cs="Arial"/>
              </w:rPr>
              <w:t>Vereadora - PMDB</w:t>
            </w:r>
          </w:p>
          <w:p w:rsidR="00AA083C" w:rsidRPr="00AA083C" w:rsidRDefault="00AA083C" w:rsidP="00AA083C">
            <w:pPr>
              <w:tabs>
                <w:tab w:val="left" w:pos="6480"/>
              </w:tabs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2ª Secretária</w:t>
            </w: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ANTONOLE MARMO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- PT</w:t>
            </w:r>
          </w:p>
          <w:p w:rsidR="00AA083C" w:rsidRPr="00AA083C" w:rsidRDefault="00AA083C" w:rsidP="00AA083C">
            <w:pPr>
              <w:tabs>
                <w:tab w:val="left" w:pos="-600"/>
              </w:tabs>
              <w:jc w:val="both"/>
              <w:rPr>
                <w:rFonts w:ascii="Arial" w:hAnsi="Arial" w:cs="Arial"/>
              </w:rPr>
            </w:pPr>
          </w:p>
          <w:p w:rsidR="00AA083C" w:rsidRPr="00AA083C" w:rsidRDefault="00AA083C" w:rsidP="00AA083C">
            <w:pPr>
              <w:tabs>
                <w:tab w:val="left" w:pos="-600"/>
              </w:tabs>
              <w:jc w:val="both"/>
              <w:rPr>
                <w:rFonts w:ascii="Arial" w:hAnsi="Arial" w:cs="Arial"/>
              </w:rPr>
            </w:pPr>
          </w:p>
        </w:tc>
      </w:tr>
      <w:tr w:rsidR="00AA083C" w:rsidRPr="00AA083C" w:rsidTr="00BD2819"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 w:cs="Arial"/>
                <w:b/>
              </w:rPr>
            </w:pPr>
            <w:r w:rsidRPr="00AA083C">
              <w:rPr>
                <w:rFonts w:ascii="Arial" w:hAnsi="Arial" w:cs="Arial"/>
                <w:b/>
              </w:rPr>
              <w:t>ARILDO BATISTA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  <w:r w:rsidRPr="00AA083C">
              <w:rPr>
                <w:rFonts w:ascii="Arial" w:hAnsi="Arial" w:cs="Arial"/>
              </w:rPr>
              <w:t>Vereador – PT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Presidente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14050F" w:rsidRPr="00AA083C" w:rsidRDefault="0014050F" w:rsidP="0014050F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EDGARD SASAKI</w:t>
            </w:r>
          </w:p>
          <w:p w:rsidR="0014050F" w:rsidRPr="00AA083C" w:rsidRDefault="0014050F" w:rsidP="0014050F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– DEM</w:t>
            </w:r>
          </w:p>
          <w:p w:rsidR="0014050F" w:rsidRPr="00AA083C" w:rsidRDefault="0014050F" w:rsidP="00AA083C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EDINHO GUEDES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– PMDB</w:t>
            </w: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14050F" w:rsidRDefault="0014050F" w:rsidP="00AA083C">
            <w:pPr>
              <w:jc w:val="center"/>
              <w:rPr>
                <w:rFonts w:ascii="Arial" w:hAnsi="Arial"/>
                <w:b/>
              </w:rPr>
            </w:pPr>
          </w:p>
          <w:p w:rsidR="0014050F" w:rsidRDefault="0014050F" w:rsidP="00AA083C">
            <w:pPr>
              <w:jc w:val="center"/>
              <w:rPr>
                <w:rFonts w:ascii="Arial" w:hAnsi="Arial"/>
                <w:b/>
              </w:rPr>
            </w:pPr>
          </w:p>
          <w:p w:rsidR="0014050F" w:rsidRPr="00AA083C" w:rsidRDefault="0014050F" w:rsidP="0014050F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JOSÉ FRANCISCO</w:t>
            </w:r>
          </w:p>
          <w:p w:rsidR="0014050F" w:rsidRPr="00AA083C" w:rsidRDefault="0014050F" w:rsidP="0014050F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- PT</w:t>
            </w:r>
          </w:p>
          <w:p w:rsidR="0014050F" w:rsidRPr="00AA083C" w:rsidRDefault="0014050F" w:rsidP="00AA083C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A083C" w:rsidRPr="00AA083C" w:rsidTr="00BD2819">
        <w:tc>
          <w:tcPr>
            <w:tcW w:w="4606" w:type="dxa"/>
          </w:tcPr>
          <w:p w:rsidR="00AA083C" w:rsidRPr="00AA083C" w:rsidRDefault="00AA083C" w:rsidP="0014050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:rsidR="00AA083C" w:rsidRPr="00AA083C" w:rsidRDefault="00AA083C" w:rsidP="0014050F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A083C" w:rsidRPr="00AA083C" w:rsidTr="00BD2819"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A083C" w:rsidRPr="00AA083C" w:rsidTr="00BD2819"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FERNANDO DA ÓTICA ORIGINAL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– PSC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ITAMAR ALVES</w:t>
            </w:r>
          </w:p>
          <w:p w:rsid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 xml:space="preserve">Vereador </w:t>
            </w:r>
            <w:r>
              <w:rPr>
                <w:rFonts w:ascii="Arial" w:hAnsi="Arial"/>
              </w:rPr>
              <w:t>–</w:t>
            </w:r>
            <w:r w:rsidRPr="00AA083C">
              <w:rPr>
                <w:rFonts w:ascii="Arial" w:hAnsi="Arial"/>
              </w:rPr>
              <w:t xml:space="preserve"> PDT</w:t>
            </w:r>
          </w:p>
          <w:p w:rsidR="00AA083C" w:rsidRDefault="00AA083C" w:rsidP="00AA083C">
            <w:pPr>
              <w:jc w:val="center"/>
              <w:rPr>
                <w:rFonts w:ascii="Arial" w:hAnsi="Arial"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A083C" w:rsidRPr="00AA083C" w:rsidTr="00BD2819"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MAURÍCIO HAKA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– PSDB</w:t>
            </w: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PAULINHO DO ESPORTE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 – PMDB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  <w:r w:rsidRPr="00AA083C">
              <w:rPr>
                <w:rFonts w:ascii="Arial" w:hAnsi="Arial" w:cs="Arial"/>
              </w:rPr>
              <w:t>Vice-Presidente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606" w:type="dxa"/>
          </w:tcPr>
          <w:p w:rsidR="00AA083C" w:rsidRPr="00AA083C" w:rsidRDefault="00AA083C" w:rsidP="00AA083C">
            <w:pPr>
              <w:jc w:val="center"/>
              <w:rPr>
                <w:rFonts w:ascii="Arial" w:hAnsi="Arial" w:cs="Arial"/>
                <w:b/>
              </w:rPr>
            </w:pPr>
            <w:r w:rsidRPr="00AA083C">
              <w:rPr>
                <w:rFonts w:ascii="Arial" w:hAnsi="Arial" w:cs="Arial"/>
                <w:b/>
              </w:rPr>
              <w:t>ROGÉRIO TIMÓTEO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</w:rPr>
            </w:pPr>
            <w:r w:rsidRPr="00AA083C">
              <w:rPr>
                <w:rFonts w:ascii="Arial" w:hAnsi="Arial" w:cs="Arial"/>
              </w:rPr>
              <w:t>Vereador - PRB</w:t>
            </w:r>
          </w:p>
          <w:p w:rsidR="00AA083C" w:rsidRPr="00AA083C" w:rsidRDefault="00AA083C" w:rsidP="00AA083C">
            <w:pPr>
              <w:tabs>
                <w:tab w:val="left" w:pos="-600"/>
              </w:tabs>
              <w:jc w:val="center"/>
              <w:rPr>
                <w:rFonts w:ascii="Arial" w:hAnsi="Arial" w:cs="Arial"/>
              </w:rPr>
            </w:pPr>
            <w:r w:rsidRPr="00AA083C">
              <w:rPr>
                <w:rFonts w:ascii="Arial" w:hAnsi="Arial" w:cs="Arial"/>
              </w:rPr>
              <w:t>1º Secretário</w:t>
            </w:r>
          </w:p>
          <w:p w:rsid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Pr="00AA083C" w:rsidRDefault="00AA083C" w:rsidP="00AA083C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  <w:r w:rsidRPr="00AA083C">
              <w:rPr>
                <w:rFonts w:ascii="Arial" w:hAnsi="Arial"/>
                <w:b/>
              </w:rPr>
              <w:t>ROSE GASPAR</w:t>
            </w:r>
          </w:p>
          <w:p w:rsidR="00AA083C" w:rsidRPr="00AA083C" w:rsidRDefault="00AA083C" w:rsidP="00AA083C">
            <w:pPr>
              <w:tabs>
                <w:tab w:val="left" w:pos="6480"/>
              </w:tabs>
              <w:jc w:val="center"/>
              <w:rPr>
                <w:rFonts w:ascii="Arial" w:hAnsi="Arial"/>
              </w:rPr>
            </w:pPr>
            <w:r w:rsidRPr="00AA083C">
              <w:rPr>
                <w:rFonts w:ascii="Arial" w:hAnsi="Arial"/>
              </w:rPr>
              <w:t>Vereadora - PT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  <w:sz w:val="10"/>
                <w:szCs w:val="10"/>
              </w:rPr>
            </w:pPr>
          </w:p>
        </w:tc>
      </w:tr>
      <w:tr w:rsidR="00AA083C" w:rsidRPr="00AA083C" w:rsidTr="00BD2819">
        <w:tc>
          <w:tcPr>
            <w:tcW w:w="9212" w:type="dxa"/>
            <w:gridSpan w:val="2"/>
          </w:tcPr>
          <w:p w:rsidR="00AA083C" w:rsidRDefault="00AA083C" w:rsidP="00AA083C">
            <w:pPr>
              <w:jc w:val="center"/>
              <w:rPr>
                <w:rFonts w:ascii="Arial" w:hAnsi="Arial"/>
                <w:b/>
                <w:smallCaps/>
              </w:rPr>
            </w:pPr>
          </w:p>
          <w:p w:rsidR="00AA083C" w:rsidRPr="00AA083C" w:rsidRDefault="00AA083C" w:rsidP="00AA083C">
            <w:pPr>
              <w:jc w:val="center"/>
              <w:rPr>
                <w:rFonts w:ascii="Arial" w:hAnsi="Arial"/>
                <w:b/>
                <w:smallCaps/>
              </w:rPr>
            </w:pPr>
            <w:r w:rsidRPr="00AA083C">
              <w:rPr>
                <w:rFonts w:ascii="Arial" w:hAnsi="Arial"/>
                <w:b/>
                <w:smallCaps/>
              </w:rPr>
              <w:t>VALMIR DO PARQUE MEIA LUA</w:t>
            </w:r>
          </w:p>
          <w:p w:rsidR="00AA083C" w:rsidRPr="00AA083C" w:rsidRDefault="00AA083C" w:rsidP="00AA083C">
            <w:pPr>
              <w:jc w:val="center"/>
              <w:rPr>
                <w:rFonts w:ascii="Arial" w:hAnsi="Arial" w:cs="Arial"/>
                <w:b/>
              </w:rPr>
            </w:pPr>
            <w:r w:rsidRPr="00AA083C">
              <w:rPr>
                <w:rFonts w:ascii="Arial" w:hAnsi="Arial"/>
              </w:rPr>
              <w:t>Vereador – PSD</w:t>
            </w:r>
          </w:p>
        </w:tc>
      </w:tr>
    </w:tbl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9453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198" w:rsidRDefault="00847198">
      <w:r>
        <w:separator/>
      </w:r>
    </w:p>
  </w:endnote>
  <w:endnote w:type="continuationSeparator" w:id="0">
    <w:p w:rsidR="00847198" w:rsidRDefault="0084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198" w:rsidRDefault="00847198">
      <w:r>
        <w:separator/>
      </w:r>
    </w:p>
  </w:footnote>
  <w:footnote w:type="continuationSeparator" w:id="0">
    <w:p w:rsidR="00847198" w:rsidRDefault="00847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050F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E11EF"/>
    <w:rsid w:val="007F3A41"/>
    <w:rsid w:val="007F75CA"/>
    <w:rsid w:val="0080197E"/>
    <w:rsid w:val="00847198"/>
    <w:rsid w:val="00877E50"/>
    <w:rsid w:val="008909A4"/>
    <w:rsid w:val="008A0EB2"/>
    <w:rsid w:val="008A525E"/>
    <w:rsid w:val="008B79AF"/>
    <w:rsid w:val="009412E9"/>
    <w:rsid w:val="009453B9"/>
    <w:rsid w:val="009768E6"/>
    <w:rsid w:val="009A2ABD"/>
    <w:rsid w:val="009A5047"/>
    <w:rsid w:val="009B207E"/>
    <w:rsid w:val="009B32F8"/>
    <w:rsid w:val="009D50D4"/>
    <w:rsid w:val="009E1F05"/>
    <w:rsid w:val="00A46B01"/>
    <w:rsid w:val="00A71A73"/>
    <w:rsid w:val="00A92CB9"/>
    <w:rsid w:val="00AA083C"/>
    <w:rsid w:val="00AC712C"/>
    <w:rsid w:val="00BA1565"/>
    <w:rsid w:val="00BD3C47"/>
    <w:rsid w:val="00BF6EAE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4147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1CA88C3-DAD1-4467-BDED-50EFD36D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3B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0A85D-EBEB-4222-B35E-D6711863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44</TotalTime>
  <Pages>2</Pages>
  <Words>298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2015-06-23T18:33:00Z</cp:lastPrinted>
  <dcterms:created xsi:type="dcterms:W3CDTF">2015-06-23T17:50:00Z</dcterms:created>
  <dcterms:modified xsi:type="dcterms:W3CDTF">2015-06-23T19:12:00Z</dcterms:modified>
</cp:coreProperties>
</file>