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2AA" w:rsidRPr="00BF791A" w:rsidRDefault="007F02A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976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7F02AA" w:rsidRPr="00BF791A" w:rsidTr="002B152C">
        <w:tc>
          <w:tcPr>
            <w:tcW w:w="1030" w:type="dxa"/>
          </w:tcPr>
          <w:p w:rsidR="007F02AA" w:rsidRPr="00BF791A" w:rsidRDefault="007F02A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7F02AA" w:rsidRPr="00BF791A" w:rsidRDefault="007F02AA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KATSUMI UCHIMURA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Atletismo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7F02AA" w:rsidRPr="00BF791A" w:rsidRDefault="007F02A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F02AA" w:rsidRPr="00BF41AB" w:rsidRDefault="007F02A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7F02AA" w:rsidRPr="00BF41AB" w:rsidRDefault="007F02A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7F02AA" w:rsidRPr="00BF41AB" w:rsidRDefault="007F02A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KATSUMI UCHIMURA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Atletismo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7F02AA" w:rsidRPr="00BF41AB" w:rsidRDefault="007F02A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7F02AA" w:rsidRPr="00BF41AB" w:rsidRDefault="007F02AA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7F02AA" w:rsidRPr="00BF41AB" w:rsidRDefault="007F02AA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7F02AA" w:rsidRPr="00BF41AB" w:rsidRDefault="007F02AA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F02AA" w:rsidRPr="00BF41AB" w:rsidRDefault="007F02AA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F02AA" w:rsidRPr="00BF41AB" w:rsidRDefault="007F02AA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F02AA" w:rsidRPr="00BF41AB" w:rsidRDefault="007F02AA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7F02AA" w:rsidRDefault="007F02AA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7F02AA" w:rsidSect="007F02AA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7F02AA" w:rsidRPr="00BF41AB" w:rsidRDefault="007F02AA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7F02AA" w:rsidRPr="00BF41AB" w:rsidSect="007F02AA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C86" w:rsidRDefault="00885C86">
      <w:r>
        <w:separator/>
      </w:r>
    </w:p>
  </w:endnote>
  <w:endnote w:type="continuationSeparator" w:id="0">
    <w:p w:rsidR="00885C86" w:rsidRDefault="00885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2AA" w:rsidRDefault="007F02A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C86" w:rsidRDefault="00885C86">
      <w:r>
        <w:separator/>
      </w:r>
    </w:p>
  </w:footnote>
  <w:footnote w:type="continuationSeparator" w:id="0">
    <w:p w:rsidR="00885C86" w:rsidRDefault="00885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2AA" w:rsidRDefault="007F02A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02AA" w:rsidRPr="00EB04D6" w:rsidRDefault="007F02A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7F02AA" w:rsidRPr="00EB04D6" w:rsidRDefault="007F02A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02AA" w:rsidRPr="00F73DA3" w:rsidRDefault="007F02A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F02AA" w:rsidRPr="00F73DA3" w:rsidRDefault="007F02A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F02AA" w:rsidRPr="00F73DA3" w:rsidRDefault="007F02A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F02AA" w:rsidRPr="00F73DA3" w:rsidRDefault="007F02A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EB04D6" w:rsidRDefault="00AA182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A182A" w:rsidRPr="00EB04D6" w:rsidRDefault="00AA182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F73DA3" w:rsidRDefault="00AA182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A182A" w:rsidRPr="00F73DA3" w:rsidRDefault="00AA182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A182A" w:rsidRPr="00F73DA3" w:rsidRDefault="00AA182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A182A" w:rsidRPr="00F73DA3" w:rsidRDefault="00AA182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02AA"/>
    <w:rsid w:val="007F75CA"/>
    <w:rsid w:val="0080197E"/>
    <w:rsid w:val="00862064"/>
    <w:rsid w:val="00877E50"/>
    <w:rsid w:val="00885C86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238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2015-05-29T11:05:00Z</dcterms:created>
  <dcterms:modified xsi:type="dcterms:W3CDTF">2015-05-29T11:07:00Z</dcterms:modified>
</cp:coreProperties>
</file>