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1D" w:rsidRPr="00BF791A" w:rsidRDefault="0028571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978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8571D" w:rsidRPr="00BF791A" w:rsidTr="002B152C">
        <w:tc>
          <w:tcPr>
            <w:tcW w:w="1030" w:type="dxa"/>
          </w:tcPr>
          <w:p w:rsidR="0028571D" w:rsidRPr="00BF791A" w:rsidRDefault="0028571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8571D" w:rsidRPr="00BF791A" w:rsidRDefault="0028571D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LUIZ CARLOS DE OLIVEIRA CAMPOS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Atletismo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28571D" w:rsidRPr="00BF791A" w:rsidRDefault="0028571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8571D" w:rsidRPr="00BF41AB" w:rsidRDefault="0028571D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28571D" w:rsidRPr="00BF41AB" w:rsidRDefault="0028571D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28571D" w:rsidRPr="00BF41AB" w:rsidRDefault="0028571D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LUIZ CARLOS DE OLIVEIRA CAMPOS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Atletismo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28571D" w:rsidRPr="00BF41AB" w:rsidRDefault="0028571D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28571D" w:rsidRPr="00BF41AB" w:rsidRDefault="0028571D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28571D" w:rsidRPr="00BF41AB" w:rsidRDefault="0028571D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28571D" w:rsidRPr="00BF41AB" w:rsidRDefault="0028571D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8571D" w:rsidRPr="00BF41AB" w:rsidRDefault="0028571D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8571D" w:rsidRPr="00BF41AB" w:rsidRDefault="0028571D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8571D" w:rsidRPr="00BF41AB" w:rsidRDefault="0028571D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28571D" w:rsidRDefault="0028571D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28571D" w:rsidSect="0028571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28571D" w:rsidRPr="00BF41AB" w:rsidRDefault="0028571D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28571D" w:rsidRPr="00BF41AB" w:rsidSect="0028571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8D0" w:rsidRDefault="00F718D0">
      <w:r>
        <w:separator/>
      </w:r>
    </w:p>
  </w:endnote>
  <w:endnote w:type="continuationSeparator" w:id="0">
    <w:p w:rsidR="00F718D0" w:rsidRDefault="00F7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71D" w:rsidRDefault="0028571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8D0" w:rsidRDefault="00F718D0">
      <w:r>
        <w:separator/>
      </w:r>
    </w:p>
  </w:footnote>
  <w:footnote w:type="continuationSeparator" w:id="0">
    <w:p w:rsidR="00F718D0" w:rsidRDefault="00F71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71D" w:rsidRDefault="0028571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571D" w:rsidRPr="00EB04D6" w:rsidRDefault="0028571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8571D" w:rsidRPr="00EB04D6" w:rsidRDefault="0028571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571D" w:rsidRPr="00F73DA3" w:rsidRDefault="0028571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8571D" w:rsidRPr="00F73DA3" w:rsidRDefault="0028571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8571D" w:rsidRPr="00F73DA3" w:rsidRDefault="0028571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8571D" w:rsidRPr="00F73DA3" w:rsidRDefault="0028571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EB04D6" w:rsidRDefault="00AA182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A182A" w:rsidRPr="00EB04D6" w:rsidRDefault="00AA182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F73DA3" w:rsidRDefault="00AA182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A182A" w:rsidRPr="00F73DA3" w:rsidRDefault="00AA182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A182A" w:rsidRPr="00F73DA3" w:rsidRDefault="00AA182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A182A" w:rsidRPr="00F73DA3" w:rsidRDefault="00AA182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8571D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18D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242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2015-05-29T11:08:00Z</dcterms:created>
  <dcterms:modified xsi:type="dcterms:W3CDTF">2015-05-29T11:08:00Z</dcterms:modified>
</cp:coreProperties>
</file>