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55" w:rsidRPr="00BF791A" w:rsidRDefault="006F14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F1455" w:rsidRPr="00BF791A" w:rsidTr="002B152C">
        <w:tc>
          <w:tcPr>
            <w:tcW w:w="1030" w:type="dxa"/>
          </w:tcPr>
          <w:p w:rsidR="006F1455" w:rsidRPr="00BF791A" w:rsidRDefault="006F1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F1455" w:rsidRPr="00BF791A" w:rsidRDefault="006F1455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NEIDE DE OLIVEIRA ROSA e CARMENCITA DE OLIVEIRA MACRINA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</w:t>
            </w:r>
            <w:proofErr w:type="gramStart"/>
            <w:r w:rsidRPr="00AA182A">
              <w:rPr>
                <w:rFonts w:ascii="Arial" w:hAnsi="Arial" w:cs="Arial"/>
                <w:sz w:val="20"/>
                <w:szCs w:val="20"/>
              </w:rPr>
              <w:t xml:space="preserve">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Buraco Feminino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</w:t>
            </w:r>
            <w:proofErr w:type="gramEnd"/>
            <w:r w:rsidRPr="00AA182A">
              <w:rPr>
                <w:rFonts w:ascii="Arial" w:hAnsi="Arial" w:cs="Arial"/>
                <w:sz w:val="20"/>
                <w:szCs w:val="20"/>
              </w:rPr>
              <w:t xml:space="preserve">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F1455" w:rsidRPr="00BF791A" w:rsidRDefault="006F1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1455" w:rsidRPr="00BF41AB" w:rsidRDefault="006F145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6F1455" w:rsidRPr="00BF41AB" w:rsidRDefault="006F145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6F1455" w:rsidRPr="00BF41AB" w:rsidRDefault="006F145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NEIDE DE OLIVEIRA ROSA e CARMENCITA DE OLIVEIRA MACRINA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Buraco Feminino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6F1455" w:rsidRPr="00BF41AB" w:rsidRDefault="006F145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6F1455" w:rsidRPr="00BF41AB" w:rsidRDefault="006F1455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6F1455" w:rsidRPr="00BF41AB" w:rsidRDefault="006F1455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6F1455" w:rsidRPr="00BF41AB" w:rsidRDefault="006F1455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F1455" w:rsidRPr="00BF41AB" w:rsidRDefault="006F1455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F1455" w:rsidRPr="00BF41AB" w:rsidRDefault="006F1455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F1455" w:rsidRPr="00BF41AB" w:rsidRDefault="006F1455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6F1455" w:rsidRDefault="006F1455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6F1455" w:rsidSect="006F145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6F1455" w:rsidRPr="00BF41AB" w:rsidRDefault="006F1455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6F1455" w:rsidRPr="00BF41AB" w:rsidSect="006F145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32D" w:rsidRDefault="0046032D">
      <w:r>
        <w:separator/>
      </w:r>
    </w:p>
  </w:endnote>
  <w:endnote w:type="continuationSeparator" w:id="0">
    <w:p w:rsidR="0046032D" w:rsidRDefault="0046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55" w:rsidRDefault="006F14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32D" w:rsidRDefault="0046032D">
      <w:r>
        <w:separator/>
      </w:r>
    </w:p>
  </w:footnote>
  <w:footnote w:type="continuationSeparator" w:id="0">
    <w:p w:rsidR="0046032D" w:rsidRDefault="00460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55" w:rsidRDefault="006F145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1455" w:rsidRPr="00EB04D6" w:rsidRDefault="006F14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F1455" w:rsidRPr="00EB04D6" w:rsidRDefault="006F14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1455" w:rsidRPr="00F73DA3" w:rsidRDefault="006F14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1455" w:rsidRPr="00F73DA3" w:rsidRDefault="006F14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1455" w:rsidRPr="00F73DA3" w:rsidRDefault="006F14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1455" w:rsidRPr="00F73DA3" w:rsidRDefault="006F14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6032D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1455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2015-05-29T11:11:00Z</dcterms:created>
  <dcterms:modified xsi:type="dcterms:W3CDTF">2015-05-29T11:12:00Z</dcterms:modified>
</cp:coreProperties>
</file>