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C7" w:rsidRPr="00BF791A" w:rsidRDefault="00A271C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271C7" w:rsidRPr="00BF791A" w:rsidTr="002B152C">
        <w:tc>
          <w:tcPr>
            <w:tcW w:w="1030" w:type="dxa"/>
          </w:tcPr>
          <w:p w:rsidR="00A271C7" w:rsidRPr="00BF791A" w:rsidRDefault="00A271C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271C7" w:rsidRPr="00BF791A" w:rsidRDefault="00A271C7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REINALDO SOARES e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 xml:space="preserve"> ARGALON MESSIAS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</w:t>
            </w:r>
            <w:proofErr w:type="gramStart"/>
            <w:r w:rsidRPr="00AA182A">
              <w:rPr>
                <w:rFonts w:ascii="Arial" w:hAnsi="Arial" w:cs="Arial"/>
                <w:sz w:val="20"/>
                <w:szCs w:val="20"/>
              </w:rPr>
              <w:t xml:space="preserve">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Buraco Masculino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</w:t>
            </w:r>
            <w:proofErr w:type="gramEnd"/>
            <w:r w:rsidRPr="00AA182A">
              <w:rPr>
                <w:rFonts w:ascii="Arial" w:hAnsi="Arial" w:cs="Arial"/>
                <w:sz w:val="20"/>
                <w:szCs w:val="20"/>
              </w:rPr>
              <w:t xml:space="preserve">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271C7" w:rsidRPr="00BF791A" w:rsidRDefault="00A271C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71C7" w:rsidRPr="00BF41AB" w:rsidRDefault="00A271C7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A271C7" w:rsidRPr="00BF41AB" w:rsidRDefault="00A271C7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A271C7" w:rsidRPr="00BF41AB" w:rsidRDefault="00A271C7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 xml:space="preserve">REINALDO SOARES </w:t>
      </w:r>
      <w:r>
        <w:rPr>
          <w:rFonts w:ascii="Arial" w:hAnsi="Arial" w:cs="Arial"/>
          <w:noProof/>
          <w:sz w:val="22"/>
          <w:szCs w:val="22"/>
        </w:rPr>
        <w:t>e</w:t>
      </w:r>
      <w:bookmarkStart w:id="0" w:name="_GoBack"/>
      <w:bookmarkEnd w:id="0"/>
      <w:r w:rsidRPr="004C6B7A">
        <w:rPr>
          <w:rFonts w:ascii="Arial" w:hAnsi="Arial" w:cs="Arial"/>
          <w:noProof/>
          <w:sz w:val="22"/>
          <w:szCs w:val="22"/>
        </w:rPr>
        <w:t xml:space="preserve"> ARGALON MESSIAS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Buraco Masculino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A271C7" w:rsidRPr="00BF41AB" w:rsidRDefault="00A271C7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A271C7" w:rsidRPr="00BF41AB" w:rsidRDefault="00A271C7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A271C7" w:rsidRPr="00BF41AB" w:rsidRDefault="00A271C7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A271C7" w:rsidRPr="00BF41AB" w:rsidRDefault="00A271C7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271C7" w:rsidRPr="00BF41AB" w:rsidRDefault="00A271C7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271C7" w:rsidRPr="00BF41AB" w:rsidRDefault="00A271C7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271C7" w:rsidRPr="00BF41AB" w:rsidRDefault="00A271C7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A271C7" w:rsidRDefault="00A271C7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A271C7" w:rsidSect="00A271C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A271C7" w:rsidRPr="00BF41AB" w:rsidRDefault="00A271C7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A271C7" w:rsidRPr="00BF41AB" w:rsidSect="00A271C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88C" w:rsidRDefault="0092688C">
      <w:r>
        <w:separator/>
      </w:r>
    </w:p>
  </w:endnote>
  <w:endnote w:type="continuationSeparator" w:id="0">
    <w:p w:rsidR="0092688C" w:rsidRDefault="0092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1C7" w:rsidRDefault="00A271C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88C" w:rsidRDefault="0092688C">
      <w:r>
        <w:separator/>
      </w:r>
    </w:p>
  </w:footnote>
  <w:footnote w:type="continuationSeparator" w:id="0">
    <w:p w:rsidR="0092688C" w:rsidRDefault="00926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1C7" w:rsidRDefault="00A271C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71C7" w:rsidRPr="00EB04D6" w:rsidRDefault="00A271C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71C7" w:rsidRPr="00EB04D6" w:rsidRDefault="00A271C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71C7" w:rsidRPr="00F73DA3" w:rsidRDefault="00A271C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71C7" w:rsidRPr="00F73DA3" w:rsidRDefault="00A271C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71C7" w:rsidRPr="00F73DA3" w:rsidRDefault="00A271C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71C7" w:rsidRPr="00F73DA3" w:rsidRDefault="00A271C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2688C"/>
    <w:rsid w:val="009768E6"/>
    <w:rsid w:val="009A2ABD"/>
    <w:rsid w:val="009B207E"/>
    <w:rsid w:val="009B32F8"/>
    <w:rsid w:val="009D50D4"/>
    <w:rsid w:val="009E1F05"/>
    <w:rsid w:val="00A271C7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2015-05-29T11:12:00Z</dcterms:created>
  <dcterms:modified xsi:type="dcterms:W3CDTF">2015-05-29T11:13:00Z</dcterms:modified>
</cp:coreProperties>
</file>