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EDA" w:rsidRPr="00BF791A" w:rsidRDefault="00454ED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988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54EDA" w:rsidRPr="00BF791A" w:rsidTr="002B152C">
        <w:tc>
          <w:tcPr>
            <w:tcW w:w="1030" w:type="dxa"/>
          </w:tcPr>
          <w:p w:rsidR="00454EDA" w:rsidRPr="00BF791A" w:rsidRDefault="00454ED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54EDA" w:rsidRPr="00BF791A" w:rsidRDefault="00454EDA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MILTON ANDRIOLLI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Natação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454EDA" w:rsidRPr="00BF791A" w:rsidRDefault="00454ED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54EDA" w:rsidRPr="00BF41AB" w:rsidRDefault="00454ED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454EDA" w:rsidRPr="00BF41AB" w:rsidRDefault="00454ED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454EDA" w:rsidRPr="00BF41AB" w:rsidRDefault="00454ED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MILTON ANDRIOLLI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Natação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454EDA" w:rsidRPr="00BF41AB" w:rsidRDefault="00454ED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454EDA" w:rsidRPr="00BF41AB" w:rsidRDefault="00454EDA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454EDA" w:rsidRPr="00BF41AB" w:rsidRDefault="00454EDA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454EDA" w:rsidRPr="00BF41AB" w:rsidRDefault="00454EDA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54EDA" w:rsidRPr="00BF41AB" w:rsidRDefault="00454EDA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54EDA" w:rsidRPr="00BF41AB" w:rsidRDefault="00454EDA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54EDA" w:rsidRPr="00BF41AB" w:rsidRDefault="00454EDA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454EDA" w:rsidRDefault="00454EDA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454EDA" w:rsidSect="00454ED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454EDA" w:rsidRPr="00BF41AB" w:rsidRDefault="00454EDA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454EDA" w:rsidRPr="00BF41AB" w:rsidSect="00454ED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3A2" w:rsidRDefault="005723A2">
      <w:r>
        <w:separator/>
      </w:r>
    </w:p>
  </w:endnote>
  <w:endnote w:type="continuationSeparator" w:id="0">
    <w:p w:rsidR="005723A2" w:rsidRDefault="0057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EDA" w:rsidRDefault="00454ED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3A2" w:rsidRDefault="005723A2">
      <w:r>
        <w:separator/>
      </w:r>
    </w:p>
  </w:footnote>
  <w:footnote w:type="continuationSeparator" w:id="0">
    <w:p w:rsidR="005723A2" w:rsidRDefault="00572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EDA" w:rsidRDefault="00454ED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EDA" w:rsidRPr="00EB04D6" w:rsidRDefault="00454ED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54EDA" w:rsidRPr="00EB04D6" w:rsidRDefault="00454ED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EDA" w:rsidRPr="00F73DA3" w:rsidRDefault="00454ED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54EDA" w:rsidRPr="00F73DA3" w:rsidRDefault="00454ED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54EDA" w:rsidRPr="00F73DA3" w:rsidRDefault="00454ED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54EDA" w:rsidRPr="00F73DA3" w:rsidRDefault="00454ED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EB04D6" w:rsidRDefault="00EB5C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B5CF1" w:rsidRPr="00EB04D6" w:rsidRDefault="00EB5C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F73DA3" w:rsidRDefault="00EB5C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5CF1" w:rsidRPr="00F73DA3" w:rsidRDefault="00EB5C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B5CF1" w:rsidRPr="00F73DA3" w:rsidRDefault="00EB5C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5CF1" w:rsidRPr="00F73DA3" w:rsidRDefault="00EB5C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54EDA"/>
    <w:rsid w:val="00487D64"/>
    <w:rsid w:val="00493115"/>
    <w:rsid w:val="004E46DA"/>
    <w:rsid w:val="004F1FA8"/>
    <w:rsid w:val="004F39E9"/>
    <w:rsid w:val="00505FD8"/>
    <w:rsid w:val="0053158A"/>
    <w:rsid w:val="00564368"/>
    <w:rsid w:val="005723A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0403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237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2015-05-29T11:20:00Z</dcterms:created>
  <dcterms:modified xsi:type="dcterms:W3CDTF">2015-05-29T11:21:00Z</dcterms:modified>
</cp:coreProperties>
</file>