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FAE" w:rsidRPr="00BF791A" w:rsidRDefault="000C2FAE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4C6B7A">
        <w:rPr>
          <w:rFonts w:ascii="Arial" w:hAnsi="Arial" w:cs="Arial"/>
          <w:b/>
          <w:caps/>
          <w:noProof/>
          <w:sz w:val="28"/>
          <w:szCs w:val="28"/>
        </w:rPr>
        <w:t>990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0C2FAE" w:rsidRPr="00BF791A" w:rsidTr="002B152C">
        <w:tc>
          <w:tcPr>
            <w:tcW w:w="1030" w:type="dxa"/>
          </w:tcPr>
          <w:p w:rsidR="000C2FAE" w:rsidRPr="00BF791A" w:rsidRDefault="000C2FA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0C2FAE" w:rsidRPr="00BF791A" w:rsidRDefault="000C2FAE" w:rsidP="00AA182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82A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PAULO LEANDRO DE TOLEDO</w:t>
            </w:r>
            <w:r w:rsidRPr="00AA182A">
              <w:rPr>
                <w:rFonts w:ascii="Arial" w:hAnsi="Arial" w:cs="Arial"/>
                <w:sz w:val="20"/>
                <w:szCs w:val="20"/>
              </w:rPr>
              <w:t xml:space="preserve"> pela belíssima classificação obtida, disputando a modalidade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Natação</w:t>
            </w:r>
            <w:r w:rsidRPr="00AA182A">
              <w:rPr>
                <w:rFonts w:ascii="Arial" w:hAnsi="Arial" w:cs="Arial"/>
                <w:sz w:val="20"/>
                <w:szCs w:val="20"/>
              </w:rPr>
              <w:t>, na 19ª edição dos Jogos Regionais do Idoso - JORI / 2015, realizada em Caraguatatuba.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0C2FAE" w:rsidRPr="00BF791A" w:rsidRDefault="000C2FA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C2FAE" w:rsidRPr="00BF41AB" w:rsidRDefault="000C2FAE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>Os Jogos Regionais do Idoso – JORI, organizados e realizados pela Secretaria de Estado de Esporte, Lazer e Juventude, Fundo Social de Solidariedade, Secretaria de Desenvolvimento Social, Secretaria da Educação e Secretaria da Saúde, têm por objetivo valorizar e estimular a prática esportiva como fator de promoção de saúde e bem</w:t>
      </w:r>
      <w:r>
        <w:rPr>
          <w:rFonts w:ascii="Arial" w:hAnsi="Arial" w:cs="Arial"/>
          <w:sz w:val="22"/>
          <w:szCs w:val="22"/>
        </w:rPr>
        <w:t>-</w:t>
      </w:r>
      <w:r w:rsidRPr="00BF41AB">
        <w:rPr>
          <w:rFonts w:ascii="Arial" w:hAnsi="Arial" w:cs="Arial"/>
          <w:sz w:val="22"/>
          <w:szCs w:val="22"/>
        </w:rPr>
        <w:t>estar, resgatando a autoestima para melhor convívio social dos idosos do Estado de São Paulo.</w:t>
      </w:r>
    </w:p>
    <w:p w:rsidR="000C2FAE" w:rsidRPr="00BF41AB" w:rsidRDefault="000C2FAE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 participação dos idosos de Jacareí é coordenada pelo Centro de Convivência do Idoso - Viva Vida, que levou 60 atletas </w:t>
      </w:r>
      <w:proofErr w:type="gramStart"/>
      <w:r w:rsidRPr="00BF41AB">
        <w:rPr>
          <w:rFonts w:ascii="Arial" w:hAnsi="Arial" w:cs="Arial"/>
          <w:sz w:val="22"/>
          <w:szCs w:val="22"/>
        </w:rPr>
        <w:t>ao Jogos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, realizados </w:t>
      </w:r>
      <w:r>
        <w:rPr>
          <w:rFonts w:ascii="Arial" w:hAnsi="Arial" w:cs="Arial"/>
          <w:sz w:val="22"/>
          <w:szCs w:val="22"/>
        </w:rPr>
        <w:t xml:space="preserve">em Caraguatatuba </w:t>
      </w:r>
      <w:r w:rsidRPr="00BF41AB">
        <w:rPr>
          <w:rFonts w:ascii="Arial" w:hAnsi="Arial" w:cs="Arial"/>
          <w:sz w:val="22"/>
          <w:szCs w:val="22"/>
        </w:rPr>
        <w:t xml:space="preserve">entre os dias 20 e 24 de maio do corrente. Jacareí </w:t>
      </w:r>
      <w:proofErr w:type="gramStart"/>
      <w:r w:rsidRPr="00BF41AB">
        <w:rPr>
          <w:rFonts w:ascii="Arial" w:hAnsi="Arial" w:cs="Arial"/>
          <w:sz w:val="22"/>
          <w:szCs w:val="22"/>
        </w:rPr>
        <w:t>ficou entre as dez cidades com melhor classificação</w:t>
      </w:r>
      <w:proofErr w:type="gramEnd"/>
      <w:r w:rsidRPr="00BF41AB">
        <w:rPr>
          <w:rFonts w:ascii="Arial" w:hAnsi="Arial" w:cs="Arial"/>
          <w:sz w:val="22"/>
          <w:szCs w:val="22"/>
        </w:rPr>
        <w:t>, pela conquista de três medalhas  de ouro, três de prata e duas de bronze.</w:t>
      </w:r>
    </w:p>
    <w:p w:rsidR="000C2FAE" w:rsidRPr="00BF41AB" w:rsidRDefault="000C2FAE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Assim,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Excelentíssimo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Senhor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Presidente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BF41AB">
        <w:rPr>
          <w:rFonts w:ascii="Arial" w:hAnsi="Arial" w:cs="Arial"/>
          <w:sz w:val="22"/>
          <w:szCs w:val="22"/>
        </w:rPr>
        <w:t>cumpridas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formalidades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regimentais</w:t>
        </w:r>
      </w:smartTag>
      <w:r w:rsidRPr="00BF41AB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Ata</w:t>
        </w:r>
      </w:smartTag>
      <w:r w:rsidRPr="00BF41AB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trabalhos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Sessão</w:t>
        </w:r>
      </w:smartTag>
      <w:r w:rsidRPr="00BF41AB">
        <w:rPr>
          <w:rFonts w:ascii="Arial" w:hAnsi="Arial" w:cs="Arial"/>
          <w:sz w:val="22"/>
          <w:szCs w:val="22"/>
        </w:rPr>
        <w:t xml:space="preserve"> o registro de nossos parabéns a </w:t>
      </w:r>
      <w:r w:rsidRPr="004C6B7A">
        <w:rPr>
          <w:rFonts w:ascii="Arial" w:hAnsi="Arial" w:cs="Arial"/>
          <w:noProof/>
          <w:sz w:val="22"/>
          <w:szCs w:val="22"/>
        </w:rPr>
        <w:t>PAULO LEANDRO DE TOLEDO</w:t>
      </w:r>
      <w:r w:rsidRPr="00BF41AB">
        <w:rPr>
          <w:rFonts w:ascii="Arial" w:hAnsi="Arial" w:cs="Arial"/>
          <w:sz w:val="22"/>
          <w:szCs w:val="22"/>
        </w:rPr>
        <w:t xml:space="preserve"> pela belíssima classificação obtida, disputando a modalidade </w:t>
      </w:r>
      <w:r w:rsidRPr="004C6B7A">
        <w:rPr>
          <w:rFonts w:ascii="Arial" w:hAnsi="Arial" w:cs="Arial"/>
          <w:noProof/>
          <w:sz w:val="22"/>
          <w:szCs w:val="22"/>
        </w:rPr>
        <w:t>Natação</w:t>
      </w:r>
      <w:r w:rsidRPr="00BF41AB">
        <w:rPr>
          <w:rFonts w:ascii="Arial" w:hAnsi="Arial" w:cs="Arial"/>
          <w:sz w:val="22"/>
          <w:szCs w:val="22"/>
        </w:rPr>
        <w:t>, na 19ª edição dos Jogos Regionais do Idoso - JORI / 2015.</w:t>
      </w:r>
    </w:p>
    <w:p w:rsidR="000C2FAE" w:rsidRPr="00BF41AB" w:rsidRDefault="000C2FAE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fim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respeitosamente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Presidência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providências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habituais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para</w:t>
        </w:r>
      </w:smartTag>
      <w:r w:rsidRPr="00BF41AB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divulgação</w:t>
        </w:r>
      </w:smartTag>
      <w:r w:rsidRPr="00BF41AB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presente</w:t>
        </w:r>
      </w:smartTag>
      <w:r w:rsidRPr="00BF41AB">
        <w:rPr>
          <w:rFonts w:ascii="Arial" w:hAnsi="Arial" w:cs="Arial"/>
          <w:sz w:val="22"/>
          <w:szCs w:val="22"/>
        </w:rPr>
        <w:t xml:space="preserve"> manifestação.</w:t>
      </w:r>
    </w:p>
    <w:p w:rsidR="000C2FAE" w:rsidRPr="00BF41AB" w:rsidRDefault="000C2FAE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</w:p>
    <w:p w:rsidR="000C2FAE" w:rsidRPr="00BF41AB" w:rsidRDefault="000C2FAE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Sala</w:t>
        </w:r>
      </w:smartTag>
      <w:r w:rsidRPr="00BF41AB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Pr="00BF41AB">
        <w:rPr>
          <w:rFonts w:ascii="Arial" w:hAnsi="Arial" w:cs="Arial"/>
          <w:sz w:val="22"/>
          <w:szCs w:val="22"/>
        </w:rPr>
        <w:t>3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de junho de 2015.</w:t>
      </w:r>
    </w:p>
    <w:p w:rsidR="000C2FAE" w:rsidRPr="00BF41AB" w:rsidRDefault="000C2FAE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C2FAE" w:rsidRPr="00BF41AB" w:rsidRDefault="000C2FAE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C2FAE" w:rsidRPr="00BF41AB" w:rsidRDefault="000C2FAE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C2FAE" w:rsidRPr="00BF41AB" w:rsidRDefault="000C2FAE" w:rsidP="00AA182A">
      <w:pPr>
        <w:tabs>
          <w:tab w:val="left" w:pos="6480"/>
        </w:tabs>
        <w:jc w:val="center"/>
        <w:rPr>
          <w:rFonts w:ascii="Arial" w:hAnsi="Arial"/>
          <w:b/>
          <w:sz w:val="22"/>
          <w:szCs w:val="22"/>
        </w:rPr>
      </w:pPr>
      <w:r w:rsidRPr="00BF41AB">
        <w:rPr>
          <w:rFonts w:ascii="Arial" w:hAnsi="Arial"/>
          <w:b/>
          <w:sz w:val="22"/>
          <w:szCs w:val="22"/>
        </w:rPr>
        <w:t>ROSE GASPAR</w:t>
      </w:r>
    </w:p>
    <w:p w:rsidR="000C2FAE" w:rsidRDefault="000C2FAE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  <w:sectPr w:rsidR="000C2FAE" w:rsidSect="000C2FAE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BF41AB">
        <w:rPr>
          <w:rFonts w:ascii="Arial" w:hAnsi="Arial"/>
          <w:sz w:val="22"/>
          <w:szCs w:val="22"/>
        </w:rPr>
        <w:t>Vereadora - PT</w:t>
      </w:r>
    </w:p>
    <w:p w:rsidR="000C2FAE" w:rsidRPr="00BF41AB" w:rsidRDefault="000C2FAE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</w:p>
    <w:sectPr w:rsidR="000C2FAE" w:rsidRPr="00BF41AB" w:rsidSect="000C2FAE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2C9" w:rsidRDefault="008C42C9">
      <w:r>
        <w:separator/>
      </w:r>
    </w:p>
  </w:endnote>
  <w:endnote w:type="continuationSeparator" w:id="0">
    <w:p w:rsidR="008C42C9" w:rsidRDefault="008C4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FAE" w:rsidRDefault="000C2FA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F1" w:rsidRDefault="00EB5CF1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2C9" w:rsidRDefault="008C42C9">
      <w:r>
        <w:separator/>
      </w:r>
    </w:p>
  </w:footnote>
  <w:footnote w:type="continuationSeparator" w:id="0">
    <w:p w:rsidR="008C42C9" w:rsidRDefault="008C4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FAE" w:rsidRDefault="000C2FAE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2FAE" w:rsidRPr="00EB04D6" w:rsidRDefault="000C2FAE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0C2FAE" w:rsidRPr="00EB04D6" w:rsidRDefault="000C2FAE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2FAE" w:rsidRPr="00F73DA3" w:rsidRDefault="000C2FA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C2FAE" w:rsidRPr="00F73DA3" w:rsidRDefault="000C2FA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0C2FAE" w:rsidRPr="00F73DA3" w:rsidRDefault="000C2FA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C2FAE" w:rsidRPr="00F73DA3" w:rsidRDefault="000C2FA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F1" w:rsidRDefault="00EB5CF1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5CF1" w:rsidRPr="00EB04D6" w:rsidRDefault="00EB5CF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B5CF1" w:rsidRPr="00EB04D6" w:rsidRDefault="00EB5CF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5CF1" w:rsidRPr="00F73DA3" w:rsidRDefault="00EB5CF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B5CF1" w:rsidRPr="00F73DA3" w:rsidRDefault="00EB5CF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EB5CF1" w:rsidRPr="00F73DA3" w:rsidRDefault="00EB5CF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B5CF1" w:rsidRPr="00F73DA3" w:rsidRDefault="00EB5CF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2FAE"/>
    <w:rsid w:val="000D638F"/>
    <w:rsid w:val="0014591F"/>
    <w:rsid w:val="00172E81"/>
    <w:rsid w:val="00181CD2"/>
    <w:rsid w:val="001E6AA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2064"/>
    <w:rsid w:val="00877E50"/>
    <w:rsid w:val="008909A4"/>
    <w:rsid w:val="008A0EB2"/>
    <w:rsid w:val="008C42C9"/>
    <w:rsid w:val="009768E6"/>
    <w:rsid w:val="009A2ABD"/>
    <w:rsid w:val="009B207E"/>
    <w:rsid w:val="009B32F8"/>
    <w:rsid w:val="009D50D4"/>
    <w:rsid w:val="009E1F05"/>
    <w:rsid w:val="00A20403"/>
    <w:rsid w:val="00A46B01"/>
    <w:rsid w:val="00A92CB9"/>
    <w:rsid w:val="00AA182A"/>
    <w:rsid w:val="00AC712C"/>
    <w:rsid w:val="00BA1565"/>
    <w:rsid w:val="00BD3C47"/>
    <w:rsid w:val="00BD74E3"/>
    <w:rsid w:val="00BF41AB"/>
    <w:rsid w:val="00BF791A"/>
    <w:rsid w:val="00C06BEA"/>
    <w:rsid w:val="00C36E68"/>
    <w:rsid w:val="00C44D39"/>
    <w:rsid w:val="00CA759E"/>
    <w:rsid w:val="00CB2BAB"/>
    <w:rsid w:val="00D05F32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B5CF1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239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2015-05-28T19:36:00Z</cp:lastPrinted>
  <dcterms:created xsi:type="dcterms:W3CDTF">2015-05-29T11:21:00Z</dcterms:created>
  <dcterms:modified xsi:type="dcterms:W3CDTF">2015-05-29T11:22:00Z</dcterms:modified>
</cp:coreProperties>
</file>