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402B60">
        <w:rPr>
          <w:rFonts w:ascii="Arial" w:hAnsi="Arial" w:cs="Arial"/>
          <w:b/>
          <w:caps/>
          <w:sz w:val="28"/>
          <w:szCs w:val="28"/>
        </w:rPr>
        <w:t>994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402B60" w:rsidP="00531DE2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2B60">
              <w:rPr>
                <w:rFonts w:ascii="Arial" w:hAnsi="Arial" w:cs="Arial"/>
                <w:sz w:val="20"/>
                <w:szCs w:val="20"/>
              </w:rPr>
              <w:t xml:space="preserve">Parabeniza </w:t>
            </w:r>
            <w:r w:rsidR="00531DE2" w:rsidRPr="00402B60">
              <w:rPr>
                <w:rFonts w:ascii="Arial" w:hAnsi="Arial" w:cs="Arial"/>
                <w:sz w:val="20"/>
                <w:szCs w:val="20"/>
              </w:rPr>
              <w:t>FABIANA BATISTA</w:t>
            </w:r>
            <w:r w:rsidRPr="00402B60">
              <w:rPr>
                <w:rFonts w:ascii="Arial" w:hAnsi="Arial" w:cs="Arial"/>
                <w:sz w:val="20"/>
                <w:szCs w:val="20"/>
              </w:rPr>
              <w:t>, atleta da equipe de Taekwondo da Secretaria de Esportes e Recreação de Jacareí, pela conquista de medalhas no Campeonato Carioca Rio Open, realizado no dia 2</w:t>
            </w:r>
            <w:r w:rsidR="00531DE2">
              <w:rPr>
                <w:rFonts w:ascii="Arial" w:hAnsi="Arial" w:cs="Arial"/>
                <w:sz w:val="20"/>
                <w:szCs w:val="20"/>
              </w:rPr>
              <w:t>4</w:t>
            </w:r>
            <w:r w:rsidRPr="00402B60">
              <w:rPr>
                <w:rFonts w:ascii="Arial" w:hAnsi="Arial" w:cs="Arial"/>
                <w:sz w:val="20"/>
                <w:szCs w:val="20"/>
              </w:rPr>
              <w:t xml:space="preserve"> de maio p. passado, na Ilha do Governador / RJ.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E12CD9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402B60">
        <w:rPr>
          <w:rFonts w:ascii="Arial" w:hAnsi="Arial" w:cs="Arial"/>
        </w:rPr>
        <w:t xml:space="preserve">a </w:t>
      </w:r>
      <w:r w:rsidR="00531DE2" w:rsidRPr="00402B60">
        <w:rPr>
          <w:rFonts w:ascii="Arial" w:hAnsi="Arial" w:cs="Arial"/>
        </w:rPr>
        <w:t>FABIANA BATISTA</w:t>
      </w:r>
      <w:r w:rsidR="00402B60" w:rsidRPr="00402B60">
        <w:rPr>
          <w:rFonts w:ascii="Arial" w:hAnsi="Arial" w:cs="Arial"/>
        </w:rPr>
        <w:t>, atleta da equipe de Taekwondo da Secretaria de Esportes e Recreação de Jacareí, pela conquista de medalhas no Campeonato Carioca Rio Open, realizado no dia 2</w:t>
      </w:r>
      <w:r w:rsidR="00531DE2">
        <w:rPr>
          <w:rFonts w:ascii="Arial" w:hAnsi="Arial" w:cs="Arial"/>
        </w:rPr>
        <w:t>4</w:t>
      </w:r>
      <w:r w:rsidR="00402B60" w:rsidRPr="00402B60">
        <w:rPr>
          <w:rFonts w:ascii="Arial" w:hAnsi="Arial" w:cs="Arial"/>
        </w:rPr>
        <w:t xml:space="preserve"> de maio p. passado, na Ilha do Governador / RJ.</w:t>
      </w:r>
    </w:p>
    <w:p w:rsidR="00531DE2" w:rsidRDefault="00531DE2" w:rsidP="00E12CD9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atleta obteve o ouro nas duas modalidades que </w:t>
      </w:r>
      <w:proofErr w:type="gramStart"/>
      <w:r>
        <w:rPr>
          <w:rFonts w:ascii="Arial" w:hAnsi="Arial" w:cs="Arial"/>
        </w:rPr>
        <w:t>disputou</w:t>
      </w:r>
      <w:r w:rsidR="00E12CD9">
        <w:rPr>
          <w:rFonts w:ascii="Arial" w:hAnsi="Arial" w:cs="Arial"/>
        </w:rPr>
        <w:t>,</w:t>
      </w:r>
      <w:proofErr w:type="gramEnd"/>
      <w:r w:rsidR="00E12CD9">
        <w:rPr>
          <w:rFonts w:ascii="Arial" w:hAnsi="Arial" w:cs="Arial"/>
        </w:rPr>
        <w:t xml:space="preserve"> poomse e luta, pela categoria adulto, na faixa ponta preta. Este resultado é muito importante </w:t>
      </w:r>
      <w:r w:rsidR="00182991">
        <w:rPr>
          <w:rFonts w:ascii="Arial" w:hAnsi="Arial" w:cs="Arial"/>
        </w:rPr>
        <w:t>em sua</w:t>
      </w:r>
      <w:bookmarkStart w:id="0" w:name="_GoBack"/>
      <w:bookmarkEnd w:id="0"/>
      <w:r w:rsidR="00E12CD9">
        <w:rPr>
          <w:rFonts w:ascii="Arial" w:hAnsi="Arial" w:cs="Arial"/>
        </w:rPr>
        <w:t xml:space="preserve"> preparação para representar Jacareí nos Jogos Regionais, a serem realizados no mês de julho deste ano.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402B60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402B60">
        <w:rPr>
          <w:rFonts w:ascii="Arial" w:hAnsi="Arial" w:cs="Arial"/>
        </w:rPr>
        <w:t>3</w:t>
      </w:r>
      <w:proofErr w:type="gramEnd"/>
      <w:r w:rsidR="00402B60">
        <w:rPr>
          <w:rFonts w:ascii="Arial" w:hAnsi="Arial" w:cs="Arial"/>
        </w:rPr>
        <w:t xml:space="preserve"> de junho de 2015.</w:t>
      </w:r>
    </w:p>
    <w:p w:rsidR="00402B60" w:rsidRDefault="00402B60" w:rsidP="00402B60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02B60" w:rsidRDefault="00402B60" w:rsidP="00402B60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02B60" w:rsidRDefault="00402B60" w:rsidP="00402B60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02B60" w:rsidRPr="00402B60" w:rsidRDefault="00402B60" w:rsidP="00402B60">
      <w:pPr>
        <w:tabs>
          <w:tab w:val="left" w:pos="6480"/>
        </w:tabs>
        <w:jc w:val="center"/>
        <w:rPr>
          <w:rFonts w:ascii="Arial" w:hAnsi="Arial"/>
          <w:b/>
        </w:rPr>
      </w:pPr>
      <w:r w:rsidRPr="00402B60">
        <w:rPr>
          <w:rFonts w:ascii="Arial" w:hAnsi="Arial"/>
          <w:b/>
        </w:rPr>
        <w:t>ROSE GASPAR</w:t>
      </w:r>
    </w:p>
    <w:p w:rsidR="00402B60" w:rsidRPr="00402B60" w:rsidRDefault="00402B60" w:rsidP="00402B60">
      <w:pPr>
        <w:tabs>
          <w:tab w:val="left" w:pos="6480"/>
        </w:tabs>
        <w:jc w:val="center"/>
        <w:rPr>
          <w:rFonts w:ascii="Arial" w:hAnsi="Arial"/>
        </w:rPr>
      </w:pPr>
      <w:r w:rsidRPr="00402B60">
        <w:rPr>
          <w:rFonts w:ascii="Arial" w:hAnsi="Arial"/>
        </w:rPr>
        <w:t>Vereadora - PT</w:t>
      </w:r>
    </w:p>
    <w:sectPr w:rsidR="00402B60" w:rsidRPr="00402B60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0B32" w:rsidRDefault="00080B32">
      <w:r>
        <w:separator/>
      </w:r>
    </w:p>
  </w:endnote>
  <w:endnote w:type="continuationSeparator" w:id="0">
    <w:p w:rsidR="00080B32" w:rsidRDefault="00080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0B32" w:rsidRDefault="00080B32">
      <w:r>
        <w:separator/>
      </w:r>
    </w:p>
  </w:footnote>
  <w:footnote w:type="continuationSeparator" w:id="0">
    <w:p w:rsidR="00080B32" w:rsidRDefault="00080B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80B32"/>
    <w:rsid w:val="00094490"/>
    <w:rsid w:val="000958D5"/>
    <w:rsid w:val="000D638F"/>
    <w:rsid w:val="0014591F"/>
    <w:rsid w:val="00172E81"/>
    <w:rsid w:val="00181CD2"/>
    <w:rsid w:val="00182991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3F0D9E"/>
    <w:rsid w:val="00402B60"/>
    <w:rsid w:val="00412795"/>
    <w:rsid w:val="00487D64"/>
    <w:rsid w:val="00493115"/>
    <w:rsid w:val="004E46DA"/>
    <w:rsid w:val="004F1FA8"/>
    <w:rsid w:val="004F39E9"/>
    <w:rsid w:val="00505FD8"/>
    <w:rsid w:val="0053158A"/>
    <w:rsid w:val="00531DE2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2CD9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11</TotalTime>
  <Pages>1</Pages>
  <Words>180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2015-05-29T13:46:00Z</dcterms:created>
  <dcterms:modified xsi:type="dcterms:W3CDTF">2015-05-29T13:53:00Z</dcterms:modified>
</cp:coreProperties>
</file>