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A5415">
        <w:rPr>
          <w:rFonts w:ascii="Arial" w:hAnsi="Arial" w:cs="Arial"/>
          <w:b/>
          <w:caps/>
          <w:sz w:val="28"/>
          <w:szCs w:val="28"/>
        </w:rPr>
        <w:t>1045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A541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trituração das pedras portuguesas retiradas das calçadas da Rua Dr. Lúcio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Malta.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358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35A4B" w:rsidRPr="00C35A4B" w:rsidRDefault="00C35A4B" w:rsidP="003358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 xml:space="preserve">Durante Sessão Ordinária realizada nesta Casa Legislativa no dia 27 de maio próximo passado, o Vereador Edinho Guedes, respondendo em nome da Prefeitura Municipal de Jacareí ao Pedido de Informações elaborado pelo Vereador Edgard Sasaki, informou sobre o destino que seria dado às pedras portuguesas retiradas das calçadas da Rua Dr. Lucio Malta, mencionando que as referidas pedras seriam trituradas e jogadas </w:t>
      </w:r>
      <w:r>
        <w:rPr>
          <w:rFonts w:ascii="Arial" w:hAnsi="Arial" w:cs="Arial"/>
        </w:rPr>
        <w:t>em ruas d</w:t>
      </w:r>
      <w:r w:rsidRPr="00C35A4B">
        <w:rPr>
          <w:rFonts w:ascii="Arial" w:hAnsi="Arial" w:cs="Arial"/>
        </w:rPr>
        <w:t>a zona rural de Jacareí.</w:t>
      </w:r>
    </w:p>
    <w:p w:rsidR="00F65C85" w:rsidRPr="00F65C85" w:rsidRDefault="00C35A4B" w:rsidP="003358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C35A4B" w:rsidP="00335843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A Prefeitura Municipal de Jacareí possui um triturador de pedras?</w:t>
      </w:r>
    </w:p>
    <w:p w:rsidR="00C35A4B" w:rsidRPr="00C35A4B" w:rsidRDefault="00C35A4B" w:rsidP="00335843">
      <w:pPr>
        <w:numPr>
          <w:ilvl w:val="1"/>
          <w:numId w:val="2"/>
        </w:numPr>
        <w:spacing w:after="120" w:line="360" w:lineRule="auto"/>
        <w:ind w:left="2835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Caso positivo, onde está instalado</w:t>
      </w:r>
      <w:r w:rsidR="00335843">
        <w:rPr>
          <w:rFonts w:ascii="Arial" w:hAnsi="Arial" w:cs="Arial"/>
        </w:rPr>
        <w:t xml:space="preserve"> este equipamento</w:t>
      </w:r>
      <w:r w:rsidRPr="00C35A4B">
        <w:rPr>
          <w:rFonts w:ascii="Arial" w:hAnsi="Arial" w:cs="Arial"/>
        </w:rPr>
        <w:t>?</w:t>
      </w:r>
    </w:p>
    <w:p w:rsidR="00C35A4B" w:rsidRPr="00C35A4B" w:rsidRDefault="00C35A4B" w:rsidP="00335843">
      <w:pPr>
        <w:numPr>
          <w:ilvl w:val="1"/>
          <w:numId w:val="2"/>
        </w:numPr>
        <w:spacing w:after="120" w:line="360" w:lineRule="auto"/>
        <w:ind w:left="2835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Caso negativo, informar onde foram trituradas as referidas pedras portuguesas e qual o valor pago pelo serviço?</w:t>
      </w:r>
    </w:p>
    <w:p w:rsidR="00C35A4B" w:rsidRPr="00C35A4B" w:rsidRDefault="00C35A4B" w:rsidP="00335843">
      <w:pPr>
        <w:numPr>
          <w:ilvl w:val="0"/>
          <w:numId w:val="2"/>
        </w:numPr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Quem foi o engenheiro responsável por fornecer as informações ao Vereador Edinho Guedes?</w:t>
      </w:r>
    </w:p>
    <w:p w:rsidR="00C35A4B" w:rsidRPr="00C35A4B" w:rsidRDefault="00C35A4B" w:rsidP="00335843">
      <w:pPr>
        <w:numPr>
          <w:ilvl w:val="0"/>
          <w:numId w:val="2"/>
        </w:numPr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Tendo em vista o alto valor de mercado e a utilidade das pedras portuguesas, por que a Prefeitura não as reutilizou em praças de bairros, onde seria mais adequado</w:t>
      </w:r>
      <w:r w:rsidR="00335843">
        <w:rPr>
          <w:rFonts w:ascii="Arial" w:hAnsi="Arial" w:cs="Arial"/>
        </w:rPr>
        <w:t xml:space="preserve"> o seu uso</w:t>
      </w:r>
      <w:r w:rsidRPr="00C35A4B">
        <w:rPr>
          <w:rFonts w:ascii="Arial" w:hAnsi="Arial" w:cs="Arial"/>
        </w:rPr>
        <w:t>?</w:t>
      </w:r>
    </w:p>
    <w:p w:rsidR="00C35A4B" w:rsidRDefault="00C35A4B" w:rsidP="00335843">
      <w:pPr>
        <w:numPr>
          <w:ilvl w:val="0"/>
          <w:numId w:val="2"/>
        </w:numPr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Por que a Prefeitura jogou as pedras portuguesas trituradas em ruas da zona rural, sendo que existe material mais adequado para este fim, como o cascalho, por exemplo?</w:t>
      </w:r>
    </w:p>
    <w:p w:rsidR="00335843" w:rsidRDefault="00335843" w:rsidP="00335843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</w:p>
    <w:p w:rsidR="00335843" w:rsidRPr="00335843" w:rsidRDefault="00335843" w:rsidP="00335843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335843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1045/15:</w:t>
      </w:r>
      <w:r w:rsidRPr="00335843">
        <w:rPr>
          <w:rFonts w:ascii="Arial" w:hAnsi="Arial" w:cs="Arial"/>
          <w:i/>
          <w:sz w:val="18"/>
          <w:szCs w:val="18"/>
        </w:rPr>
        <w:tab/>
        <w:t>Refere-se à trituração das pedras portuguesas retiradas das calçadas da Rua Dr. Lúcio Malta</w:t>
      </w:r>
      <w:r w:rsidRPr="00335843">
        <w:rPr>
          <w:rFonts w:ascii="Arial" w:hAnsi="Arial" w:cs="Arial"/>
          <w:i/>
          <w:sz w:val="18"/>
          <w:szCs w:val="18"/>
        </w:rPr>
        <w:t xml:space="preserve"> </w:t>
      </w:r>
      <w:r w:rsidRPr="00335843">
        <w:rPr>
          <w:rFonts w:ascii="Arial" w:hAnsi="Arial" w:cs="Arial"/>
          <w:b/>
          <w:i/>
          <w:sz w:val="18"/>
          <w:szCs w:val="18"/>
        </w:rPr>
        <w:t>(fls. 2/2)</w:t>
      </w:r>
      <w:r w:rsidRPr="00335843">
        <w:rPr>
          <w:rFonts w:ascii="Arial" w:hAnsi="Arial" w:cs="Arial"/>
          <w:i/>
          <w:sz w:val="18"/>
          <w:szCs w:val="18"/>
        </w:rPr>
        <w:t xml:space="preserve">. </w:t>
      </w:r>
      <w:r w:rsidRPr="00335843">
        <w:rPr>
          <w:rFonts w:ascii="Arial" w:hAnsi="Arial" w:cs="Arial"/>
          <w:i/>
          <w:sz w:val="18"/>
          <w:szCs w:val="18"/>
        </w:rPr>
        <w:cr/>
      </w:r>
    </w:p>
    <w:p w:rsidR="00C35A4B" w:rsidRDefault="00C35A4B" w:rsidP="00335843">
      <w:pPr>
        <w:numPr>
          <w:ilvl w:val="0"/>
          <w:numId w:val="2"/>
        </w:numPr>
        <w:spacing w:after="120" w:line="360" w:lineRule="auto"/>
        <w:ind w:left="2268" w:hanging="567"/>
        <w:jc w:val="both"/>
        <w:rPr>
          <w:rFonts w:ascii="Arial" w:hAnsi="Arial" w:cs="Arial"/>
        </w:rPr>
      </w:pPr>
      <w:r w:rsidRPr="00C35A4B">
        <w:rPr>
          <w:rFonts w:ascii="Arial" w:hAnsi="Arial" w:cs="Arial"/>
        </w:rPr>
        <w:t>Qual o atual valor de mercado do metro quadrado das pedras portuguesas?</w:t>
      </w:r>
    </w:p>
    <w:p w:rsidR="00335843" w:rsidRDefault="00335843" w:rsidP="00335843">
      <w:pPr>
        <w:spacing w:after="120"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F65C85" w:rsidRPr="00F65C85" w:rsidRDefault="00F65C85" w:rsidP="003358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C35A4B">
        <w:rPr>
          <w:rFonts w:ascii="Arial" w:hAnsi="Arial" w:cs="Arial"/>
        </w:rPr>
        <w:t>3</w:t>
      </w:r>
      <w:proofErr w:type="gramEnd"/>
      <w:r w:rsidR="00C35A4B">
        <w:rPr>
          <w:rFonts w:ascii="Arial" w:hAnsi="Arial" w:cs="Arial"/>
        </w:rPr>
        <w:t xml:space="preserve"> de junho de 2015.</w:t>
      </w:r>
    </w:p>
    <w:p w:rsidR="00C35A4B" w:rsidRDefault="00C35A4B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35A4B" w:rsidRDefault="00C35A4B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35A4B" w:rsidRDefault="00C35A4B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35A4B" w:rsidRPr="00C35A4B" w:rsidRDefault="00C35A4B" w:rsidP="00C35A4B">
      <w:pPr>
        <w:jc w:val="center"/>
        <w:rPr>
          <w:rFonts w:ascii="Arial" w:hAnsi="Arial"/>
          <w:b/>
        </w:rPr>
      </w:pPr>
      <w:r w:rsidRPr="00C35A4B">
        <w:rPr>
          <w:rFonts w:ascii="Arial" w:hAnsi="Arial"/>
          <w:b/>
        </w:rPr>
        <w:t>FERNANDO DA ÓTICA ORIGINAL</w:t>
      </w:r>
    </w:p>
    <w:p w:rsidR="00C35A4B" w:rsidRPr="00536DB7" w:rsidRDefault="00C35A4B" w:rsidP="00C35A4B">
      <w:pPr>
        <w:jc w:val="center"/>
        <w:rPr>
          <w:rFonts w:ascii="Arial" w:hAnsi="Arial"/>
        </w:rPr>
      </w:pPr>
      <w:r w:rsidRPr="00C35A4B">
        <w:rPr>
          <w:rFonts w:ascii="Arial" w:hAnsi="Arial"/>
        </w:rPr>
        <w:t>Vereador – PSC</w:t>
      </w:r>
    </w:p>
    <w:sectPr w:rsidR="00C35A4B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51" w:rsidRDefault="00B03951">
      <w:r>
        <w:separator/>
      </w:r>
    </w:p>
  </w:endnote>
  <w:endnote w:type="continuationSeparator" w:id="0">
    <w:p w:rsidR="00B03951" w:rsidRDefault="00B03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51" w:rsidRDefault="00B03951">
      <w:r>
        <w:separator/>
      </w:r>
    </w:p>
  </w:footnote>
  <w:footnote w:type="continuationSeparator" w:id="0">
    <w:p w:rsidR="00B03951" w:rsidRDefault="00B03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5843"/>
    <w:rsid w:val="003861B4"/>
    <w:rsid w:val="00397FF3"/>
    <w:rsid w:val="003A5415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03951"/>
    <w:rsid w:val="00BA1565"/>
    <w:rsid w:val="00BD3C47"/>
    <w:rsid w:val="00BF791A"/>
    <w:rsid w:val="00C06BEA"/>
    <w:rsid w:val="00C35A4B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293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2015-06-01T19:29:00Z</dcterms:created>
  <dcterms:modified xsi:type="dcterms:W3CDTF">2015-06-01T19:29:00Z</dcterms:modified>
</cp:coreProperties>
</file>