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4" w:rsidRPr="00BF791A" w:rsidRDefault="0064782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47824" w:rsidRPr="00BF791A" w:rsidTr="002B152C">
        <w:tc>
          <w:tcPr>
            <w:tcW w:w="1030" w:type="dxa"/>
          </w:tcPr>
          <w:p w:rsidR="00647824" w:rsidRPr="00BF791A" w:rsidRDefault="0064782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47824" w:rsidRPr="00BF791A" w:rsidRDefault="00647824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Pedro Sérgio Lapinha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47824" w:rsidRPr="00BF791A" w:rsidRDefault="0064782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47824" w:rsidRDefault="00647824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ao servidor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caps/>
          <w:noProof/>
        </w:rPr>
        <w:t>Pedro Sérgio Lapinha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647824" w:rsidRPr="00BF791A" w:rsidRDefault="00647824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N</w:t>
      </w:r>
      <w:r w:rsidR="00540ECB">
        <w:rPr>
          <w:rFonts w:ascii="Arial" w:hAnsi="Arial" w:cs="Arial"/>
        </w:rPr>
        <w:t>este</w:t>
      </w:r>
      <w:r>
        <w:rPr>
          <w:rFonts w:ascii="Arial" w:hAnsi="Arial" w:cs="Arial"/>
        </w:rPr>
        <w:t xml:space="preserve"> ensejo</w:t>
      </w:r>
      <w:r w:rsidR="00540ECB">
        <w:rPr>
          <w:rFonts w:ascii="Arial" w:hAnsi="Arial" w:cs="Arial"/>
        </w:rPr>
        <w:t xml:space="preserve"> em que se dá sua aposentadoria no serviço público</w:t>
      </w:r>
      <w:r>
        <w:rPr>
          <w:rFonts w:ascii="Arial" w:hAnsi="Arial" w:cs="Arial"/>
        </w:rPr>
        <w:t>, registramos nossos mais sinceros votos de felicidades na nova etapa de sua vida que ora se inicia.</w:t>
      </w:r>
    </w:p>
    <w:bookmarkEnd w:id="0"/>
    <w:p w:rsidR="00647824" w:rsidRPr="00BF791A" w:rsidRDefault="00647824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47824" w:rsidRPr="00BF791A" w:rsidRDefault="0064782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47824" w:rsidRDefault="00647824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647824" w:rsidRDefault="00647824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7824" w:rsidRDefault="00647824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7824" w:rsidRDefault="00647824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47824" w:rsidRPr="006C0E6A" w:rsidRDefault="00647824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647824" w:rsidRPr="006C0E6A" w:rsidRDefault="00647824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647824" w:rsidRDefault="00647824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647824" w:rsidSect="0064782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647824" w:rsidRPr="002A7434" w:rsidRDefault="00647824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647824" w:rsidRPr="002A7434" w:rsidSect="0064782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FD" w:rsidRDefault="00D26FFD">
      <w:r>
        <w:separator/>
      </w:r>
    </w:p>
  </w:endnote>
  <w:endnote w:type="continuationSeparator" w:id="0">
    <w:p w:rsidR="00D26FFD" w:rsidRDefault="00D2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24" w:rsidRDefault="0064782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FD" w:rsidRDefault="00D26FFD">
      <w:r>
        <w:separator/>
      </w:r>
    </w:p>
  </w:footnote>
  <w:footnote w:type="continuationSeparator" w:id="0">
    <w:p w:rsidR="00D26FFD" w:rsidRDefault="00D26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24" w:rsidRDefault="0064782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7824" w:rsidRPr="00EB04D6" w:rsidRDefault="0064782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47824" w:rsidRPr="00EB04D6" w:rsidRDefault="0064782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7824" w:rsidRPr="00F73DA3" w:rsidRDefault="0064782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47824" w:rsidRPr="00F73DA3" w:rsidRDefault="0064782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47824" w:rsidRPr="00F73DA3" w:rsidRDefault="0064782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47824" w:rsidRPr="00F73DA3" w:rsidRDefault="0064782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5F38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40ECB"/>
    <w:rsid w:val="00564368"/>
    <w:rsid w:val="005B3D21"/>
    <w:rsid w:val="005C3938"/>
    <w:rsid w:val="005E138D"/>
    <w:rsid w:val="00624472"/>
    <w:rsid w:val="006426AE"/>
    <w:rsid w:val="00647824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6FFD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2015-06-02T12:23:00Z</dcterms:created>
  <dcterms:modified xsi:type="dcterms:W3CDTF">2015-06-02T15:34:00Z</dcterms:modified>
</cp:coreProperties>
</file>