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1E" w:rsidRPr="00BF791A" w:rsidRDefault="00E5741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5741E" w:rsidRPr="00BF791A" w:rsidTr="002B152C">
        <w:tc>
          <w:tcPr>
            <w:tcW w:w="1030" w:type="dxa"/>
          </w:tcPr>
          <w:p w:rsidR="00E5741E" w:rsidRPr="00BF791A" w:rsidRDefault="00E5741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5741E" w:rsidRPr="00BF791A" w:rsidRDefault="00E5741E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Carlos Roberto da Silva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E5741E" w:rsidRPr="00BF791A" w:rsidRDefault="00E574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5741E" w:rsidRDefault="00E5741E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ao servidor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caps/>
          <w:noProof/>
        </w:rPr>
        <w:t>Carlos Roberto da Silva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681FE8" w:rsidRDefault="00681FE8" w:rsidP="00681FE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  <w:bookmarkStart w:id="0" w:name="_GoBack"/>
      <w:bookmarkEnd w:id="0"/>
    </w:p>
    <w:p w:rsidR="00E5741E" w:rsidRPr="00BF791A" w:rsidRDefault="00E5741E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5741E" w:rsidRPr="00BF791A" w:rsidRDefault="00E5741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741E" w:rsidRDefault="00E5741E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E5741E" w:rsidRDefault="00E5741E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5741E" w:rsidRDefault="00E5741E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5741E" w:rsidRDefault="00E5741E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5741E" w:rsidRPr="006C0E6A" w:rsidRDefault="00E5741E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E5741E" w:rsidRPr="006C0E6A" w:rsidRDefault="00E5741E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E5741E" w:rsidRDefault="00E5741E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E5741E" w:rsidSect="00E5741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E5741E" w:rsidRPr="002A7434" w:rsidRDefault="00E5741E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5741E" w:rsidRPr="002A7434" w:rsidSect="00E5741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07" w:rsidRDefault="006D0507">
      <w:r>
        <w:separator/>
      </w:r>
    </w:p>
  </w:endnote>
  <w:endnote w:type="continuationSeparator" w:id="0">
    <w:p w:rsidR="006D0507" w:rsidRDefault="006D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41E" w:rsidRDefault="00E5741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07" w:rsidRDefault="006D0507">
      <w:r>
        <w:separator/>
      </w:r>
    </w:p>
  </w:footnote>
  <w:footnote w:type="continuationSeparator" w:id="0">
    <w:p w:rsidR="006D0507" w:rsidRDefault="006D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41E" w:rsidRDefault="00E5741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41E" w:rsidRPr="00EB04D6" w:rsidRDefault="00E5741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5741E" w:rsidRPr="00EB04D6" w:rsidRDefault="00E5741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41E" w:rsidRPr="00F73DA3" w:rsidRDefault="00E5741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5741E" w:rsidRPr="00F73DA3" w:rsidRDefault="00E5741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5741E" w:rsidRPr="00F73DA3" w:rsidRDefault="00E5741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5741E" w:rsidRPr="00F73DA3" w:rsidRDefault="00E5741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1FE8"/>
    <w:rsid w:val="00682E6E"/>
    <w:rsid w:val="0069312F"/>
    <w:rsid w:val="006B0B8E"/>
    <w:rsid w:val="006C0E6A"/>
    <w:rsid w:val="006D0507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38BD"/>
    <w:rsid w:val="00CA759E"/>
    <w:rsid w:val="00CB2BAB"/>
    <w:rsid w:val="00D14EB1"/>
    <w:rsid w:val="00D2072E"/>
    <w:rsid w:val="00DB48F6"/>
    <w:rsid w:val="00E11F92"/>
    <w:rsid w:val="00E14F37"/>
    <w:rsid w:val="00E3022D"/>
    <w:rsid w:val="00E5741E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2015-06-02T12:24:00Z</dcterms:created>
  <dcterms:modified xsi:type="dcterms:W3CDTF">2015-06-02T15:35:00Z</dcterms:modified>
</cp:coreProperties>
</file>