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B28" w:rsidRPr="00BF791A" w:rsidRDefault="00312B28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2F76A5">
        <w:rPr>
          <w:rFonts w:ascii="Arial" w:hAnsi="Arial" w:cs="Arial"/>
          <w:b/>
          <w:caps/>
          <w:noProof/>
          <w:sz w:val="28"/>
          <w:szCs w:val="28"/>
        </w:rPr>
        <w:t>1056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12B28" w:rsidRPr="00BF791A" w:rsidTr="002B152C">
        <w:tc>
          <w:tcPr>
            <w:tcW w:w="1030" w:type="dxa"/>
          </w:tcPr>
          <w:p w:rsidR="00312B28" w:rsidRPr="00BF791A" w:rsidRDefault="00312B28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12B28" w:rsidRPr="00BF791A" w:rsidRDefault="00312B28" w:rsidP="006C0E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0E6A">
              <w:rPr>
                <w:rFonts w:ascii="Arial" w:hAnsi="Arial" w:cs="Arial"/>
                <w:sz w:val="20"/>
                <w:szCs w:val="20"/>
              </w:rPr>
              <w:t xml:space="preserve">Cumprimenta </w:t>
            </w:r>
            <w:r w:rsidRPr="002F76A5">
              <w:rPr>
                <w:rFonts w:ascii="Arial" w:hAnsi="Arial" w:cs="Arial"/>
                <w:caps/>
                <w:noProof/>
                <w:sz w:val="20"/>
                <w:szCs w:val="20"/>
              </w:rPr>
              <w:t>Lurdes de Souza Machado</w:t>
            </w:r>
            <w:r w:rsidRPr="006C0E6A">
              <w:rPr>
                <w:rFonts w:ascii="Arial" w:hAnsi="Arial" w:cs="Arial"/>
                <w:sz w:val="20"/>
                <w:szCs w:val="20"/>
              </w:rPr>
              <w:t xml:space="preserve"> pelos relevantes serviços prestados à Municipalidade.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312B28" w:rsidRPr="00BF791A" w:rsidRDefault="00312B2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12B28" w:rsidRDefault="00312B28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à servidora</w:t>
      </w:r>
      <w:r>
        <w:rPr>
          <w:rFonts w:ascii="Arial" w:hAnsi="Arial" w:cs="Arial"/>
        </w:rPr>
        <w:t xml:space="preserve"> </w:t>
      </w:r>
      <w:r w:rsidRPr="002F76A5">
        <w:rPr>
          <w:rFonts w:ascii="Arial" w:hAnsi="Arial" w:cs="Arial"/>
          <w:noProof/>
        </w:rPr>
        <w:t>LURDES DE SOUZA MACHADO</w:t>
      </w:r>
      <w:r>
        <w:rPr>
          <w:rFonts w:ascii="Arial" w:hAnsi="Arial" w:cs="Arial"/>
        </w:rPr>
        <w:t xml:space="preserve"> </w:t>
      </w:r>
      <w:r w:rsidRPr="006C0E6A">
        <w:rPr>
          <w:rFonts w:ascii="Arial" w:hAnsi="Arial" w:cs="Arial"/>
        </w:rPr>
        <w:t>pelos relevantes serviços prestados à Municipalidade</w:t>
      </w:r>
      <w:r>
        <w:rPr>
          <w:rFonts w:ascii="Arial" w:hAnsi="Arial" w:cs="Arial"/>
        </w:rPr>
        <w:t>.</w:t>
      </w:r>
    </w:p>
    <w:p w:rsidR="00EF2673" w:rsidRDefault="00EF2673" w:rsidP="00EF2673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Neste ensejo em que se dá sua aposentadoria no serviço público, registramos nossos mais sinceros votos de felicidades na nova etapa de sua vida que ora se inicia.</w:t>
      </w:r>
    </w:p>
    <w:p w:rsidR="00312B28" w:rsidRPr="00BF791A" w:rsidRDefault="00312B28" w:rsidP="006C0E6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bookmarkStart w:id="0" w:name="_GoBack"/>
      <w:bookmarkEnd w:id="0"/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12B28" w:rsidRPr="00BF791A" w:rsidRDefault="00312B28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12B28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>
        <w:rPr>
          <w:rFonts w:ascii="Arial" w:hAnsi="Arial" w:cs="Arial"/>
        </w:rPr>
        <w:t>3</w:t>
      </w:r>
      <w:proofErr w:type="gramEnd"/>
      <w:r>
        <w:rPr>
          <w:rFonts w:ascii="Arial" w:hAnsi="Arial" w:cs="Arial"/>
        </w:rPr>
        <w:t xml:space="preserve"> de junho de 2015.</w:t>
      </w:r>
    </w:p>
    <w:p w:rsidR="00312B28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12B28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12B28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12B28" w:rsidRPr="006C0E6A" w:rsidRDefault="00312B28" w:rsidP="006C0E6A">
      <w:pPr>
        <w:jc w:val="center"/>
        <w:rPr>
          <w:rFonts w:ascii="Arial" w:hAnsi="Arial"/>
          <w:b/>
        </w:rPr>
      </w:pPr>
      <w:r w:rsidRPr="006C0E6A">
        <w:rPr>
          <w:rFonts w:ascii="Arial" w:hAnsi="Arial"/>
          <w:b/>
        </w:rPr>
        <w:t>EDINHO GUEDES</w:t>
      </w:r>
    </w:p>
    <w:p w:rsidR="00312B28" w:rsidRPr="006C0E6A" w:rsidRDefault="00312B28" w:rsidP="006C0E6A">
      <w:pPr>
        <w:jc w:val="center"/>
        <w:rPr>
          <w:rFonts w:ascii="Arial" w:hAnsi="Arial"/>
        </w:rPr>
      </w:pPr>
      <w:r w:rsidRPr="006C0E6A">
        <w:rPr>
          <w:rFonts w:ascii="Arial" w:hAnsi="Arial"/>
        </w:rPr>
        <w:t>Vereador – PMDB</w:t>
      </w:r>
    </w:p>
    <w:p w:rsidR="00312B28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  <w:sectPr w:rsidR="00312B28" w:rsidSect="00312B28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</w:p>
    <w:p w:rsidR="00312B28" w:rsidRPr="002A7434" w:rsidRDefault="00312B28" w:rsidP="006C0E6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312B28" w:rsidRPr="002A7434" w:rsidSect="00312B28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ABC" w:rsidRDefault="00981ABC">
      <w:r>
        <w:separator/>
      </w:r>
    </w:p>
  </w:endnote>
  <w:endnote w:type="continuationSeparator" w:id="0">
    <w:p w:rsidR="00981ABC" w:rsidRDefault="0098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28" w:rsidRDefault="00312B28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ABC" w:rsidRDefault="00981ABC">
      <w:r>
        <w:separator/>
      </w:r>
    </w:p>
  </w:footnote>
  <w:footnote w:type="continuationSeparator" w:id="0">
    <w:p w:rsidR="00981ABC" w:rsidRDefault="00981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B28" w:rsidRDefault="00312B28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B28" w:rsidRPr="00EB04D6" w:rsidRDefault="00312B28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12B28" w:rsidRPr="00EB04D6" w:rsidRDefault="00312B28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2B28" w:rsidRPr="00F73DA3" w:rsidRDefault="00312B28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12B28" w:rsidRPr="00F73DA3" w:rsidRDefault="00312B28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12B28" w:rsidRPr="00F73DA3" w:rsidRDefault="00312B28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12B28" w:rsidRPr="00F73DA3" w:rsidRDefault="00312B28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351EB"/>
    <w:rsid w:val="0014591F"/>
    <w:rsid w:val="00172E81"/>
    <w:rsid w:val="00181CD2"/>
    <w:rsid w:val="001B314A"/>
    <w:rsid w:val="001F13C3"/>
    <w:rsid w:val="00204ED7"/>
    <w:rsid w:val="00253C82"/>
    <w:rsid w:val="002A7434"/>
    <w:rsid w:val="002B152C"/>
    <w:rsid w:val="002C4B2B"/>
    <w:rsid w:val="002D1F9A"/>
    <w:rsid w:val="002F02DB"/>
    <w:rsid w:val="00312B28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C0E6A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F15E8"/>
    <w:rsid w:val="009768E6"/>
    <w:rsid w:val="00981ABC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EF2673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1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121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2015-06-02T12:26:00Z</dcterms:created>
  <dcterms:modified xsi:type="dcterms:W3CDTF">2015-06-02T15:35:00Z</dcterms:modified>
</cp:coreProperties>
</file>