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AA3" w:rsidRPr="00BF791A" w:rsidRDefault="00481A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1060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81AA3" w:rsidRPr="00BF791A" w:rsidTr="002B152C">
        <w:tc>
          <w:tcPr>
            <w:tcW w:w="1030" w:type="dxa"/>
          </w:tcPr>
          <w:p w:rsidR="00481AA3" w:rsidRPr="00BF791A" w:rsidRDefault="00481A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81AA3" w:rsidRPr="00BF791A" w:rsidRDefault="00481AA3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Maurício dos Santos Sávio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81AA3" w:rsidRPr="00BF791A" w:rsidRDefault="00481A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81AA3" w:rsidRDefault="00481AA3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ao servidor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MAURÍCIO DOS SANTOS SÁVIO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4F0C55" w:rsidRDefault="004F0C55" w:rsidP="004F0C5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481AA3" w:rsidRPr="00BF791A" w:rsidRDefault="00481AA3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81AA3" w:rsidRPr="00BF791A" w:rsidRDefault="00481A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81AA3" w:rsidRDefault="00481AA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481AA3" w:rsidRDefault="00481AA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81AA3" w:rsidRDefault="00481AA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81AA3" w:rsidRDefault="00481AA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81AA3" w:rsidRPr="006C0E6A" w:rsidRDefault="00481AA3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481AA3" w:rsidRPr="006C0E6A" w:rsidRDefault="00481AA3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481AA3" w:rsidRDefault="00481AA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481AA3" w:rsidSect="00481AA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481AA3" w:rsidRPr="002A7434" w:rsidRDefault="00481AA3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481AA3" w:rsidRPr="002A7434" w:rsidSect="00481AA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EA" w:rsidRDefault="00B518EA">
      <w:r>
        <w:separator/>
      </w:r>
    </w:p>
  </w:endnote>
  <w:endnote w:type="continuationSeparator" w:id="0">
    <w:p w:rsidR="00B518EA" w:rsidRDefault="00B5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AA3" w:rsidRDefault="00481A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EA" w:rsidRDefault="00B518EA">
      <w:r>
        <w:separator/>
      </w:r>
    </w:p>
  </w:footnote>
  <w:footnote w:type="continuationSeparator" w:id="0">
    <w:p w:rsidR="00B518EA" w:rsidRDefault="00B51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AA3" w:rsidRDefault="00481AA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1AA3" w:rsidRPr="00EB04D6" w:rsidRDefault="00481A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81AA3" w:rsidRPr="00EB04D6" w:rsidRDefault="00481A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1AA3" w:rsidRPr="00F73DA3" w:rsidRDefault="00481A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81AA3" w:rsidRPr="00F73DA3" w:rsidRDefault="00481A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81AA3" w:rsidRPr="00F73DA3" w:rsidRDefault="00481A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81AA3" w:rsidRPr="00F73DA3" w:rsidRDefault="00481A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1AA3"/>
    <w:rsid w:val="00487D64"/>
    <w:rsid w:val="00493115"/>
    <w:rsid w:val="004E46DA"/>
    <w:rsid w:val="004F0C55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518EA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903E1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7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2015-06-02T12:29:00Z</dcterms:created>
  <dcterms:modified xsi:type="dcterms:W3CDTF">2015-06-02T15:36:00Z</dcterms:modified>
</cp:coreProperties>
</file>