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97F" w:rsidRPr="00BF791A" w:rsidRDefault="00B2297F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2F76A5">
        <w:rPr>
          <w:rFonts w:ascii="Arial" w:hAnsi="Arial" w:cs="Arial"/>
          <w:b/>
          <w:caps/>
          <w:noProof/>
          <w:sz w:val="28"/>
          <w:szCs w:val="28"/>
        </w:rPr>
        <w:t>1061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2297F" w:rsidRPr="00BF791A" w:rsidTr="002B152C">
        <w:tc>
          <w:tcPr>
            <w:tcW w:w="1030" w:type="dxa"/>
          </w:tcPr>
          <w:p w:rsidR="00B2297F" w:rsidRPr="00BF791A" w:rsidRDefault="00B2297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2297F" w:rsidRPr="00BF791A" w:rsidRDefault="00B2297F" w:rsidP="006C0E6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0E6A">
              <w:rPr>
                <w:rFonts w:ascii="Arial" w:hAnsi="Arial" w:cs="Arial"/>
                <w:sz w:val="20"/>
                <w:szCs w:val="20"/>
              </w:rPr>
              <w:t xml:space="preserve">Cumprimenta </w:t>
            </w:r>
            <w:r w:rsidRPr="002F76A5">
              <w:rPr>
                <w:rFonts w:ascii="Arial" w:hAnsi="Arial" w:cs="Arial"/>
                <w:caps/>
                <w:noProof/>
                <w:sz w:val="20"/>
                <w:szCs w:val="20"/>
              </w:rPr>
              <w:t>Marisa Missura</w:t>
            </w:r>
            <w:r w:rsidRPr="006C0E6A">
              <w:rPr>
                <w:rFonts w:ascii="Arial" w:hAnsi="Arial" w:cs="Arial"/>
                <w:sz w:val="20"/>
                <w:szCs w:val="20"/>
              </w:rPr>
              <w:t xml:space="preserve"> pelos relevantes serviços prestados à Municipalidade.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B2297F" w:rsidRPr="00BF791A" w:rsidRDefault="00B2297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2297F" w:rsidRDefault="00B2297F" w:rsidP="006C0E6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>
        <w:rPr>
          <w:rFonts w:ascii="Arial" w:hAnsi="Arial" w:cs="Arial"/>
        </w:rPr>
        <w:t xml:space="preserve"> </w:t>
      </w:r>
      <w:r w:rsidRPr="002F76A5">
        <w:rPr>
          <w:rFonts w:ascii="Arial" w:hAnsi="Arial" w:cs="Arial"/>
          <w:noProof/>
        </w:rPr>
        <w:t>à servidora</w:t>
      </w:r>
      <w:r>
        <w:rPr>
          <w:rFonts w:ascii="Arial" w:hAnsi="Arial" w:cs="Arial"/>
        </w:rPr>
        <w:t xml:space="preserve"> </w:t>
      </w:r>
      <w:r w:rsidRPr="002F76A5">
        <w:rPr>
          <w:rFonts w:ascii="Arial" w:hAnsi="Arial" w:cs="Arial"/>
          <w:noProof/>
        </w:rPr>
        <w:t>MARISA MISSURA</w:t>
      </w:r>
      <w:r>
        <w:rPr>
          <w:rFonts w:ascii="Arial" w:hAnsi="Arial" w:cs="Arial"/>
        </w:rPr>
        <w:t xml:space="preserve"> </w:t>
      </w:r>
      <w:r w:rsidRPr="006C0E6A">
        <w:rPr>
          <w:rFonts w:ascii="Arial" w:hAnsi="Arial" w:cs="Arial"/>
        </w:rPr>
        <w:t>pelos relevantes serviços prestados à Municipalidade</w:t>
      </w:r>
      <w:r>
        <w:rPr>
          <w:rFonts w:ascii="Arial" w:hAnsi="Arial" w:cs="Arial"/>
        </w:rPr>
        <w:t>.</w:t>
      </w:r>
    </w:p>
    <w:p w:rsidR="002E4A6E" w:rsidRDefault="002E4A6E" w:rsidP="002E4A6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Neste ensejo em que se dá sua aposentadoria no serviço público, registramos nossos mais sinceros votos de felicidades na nova etapa de sua vida que ora se inicia.</w:t>
      </w:r>
    </w:p>
    <w:p w:rsidR="00B2297F" w:rsidRPr="00BF791A" w:rsidRDefault="00B2297F" w:rsidP="006C0E6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2297F" w:rsidRPr="00BF791A" w:rsidRDefault="00B2297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2297F" w:rsidRDefault="00B2297F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de junho de 2015.</w:t>
      </w:r>
    </w:p>
    <w:p w:rsidR="00B2297F" w:rsidRDefault="00B2297F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2297F" w:rsidRDefault="00B2297F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2297F" w:rsidRDefault="00B2297F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2297F" w:rsidRPr="006C0E6A" w:rsidRDefault="00B2297F" w:rsidP="006C0E6A">
      <w:pPr>
        <w:jc w:val="center"/>
        <w:rPr>
          <w:rFonts w:ascii="Arial" w:hAnsi="Arial"/>
          <w:b/>
        </w:rPr>
      </w:pPr>
      <w:r w:rsidRPr="006C0E6A">
        <w:rPr>
          <w:rFonts w:ascii="Arial" w:hAnsi="Arial"/>
          <w:b/>
        </w:rPr>
        <w:t>EDINHO GUEDES</w:t>
      </w:r>
    </w:p>
    <w:p w:rsidR="00B2297F" w:rsidRPr="006C0E6A" w:rsidRDefault="00B2297F" w:rsidP="006C0E6A">
      <w:pPr>
        <w:jc w:val="center"/>
        <w:rPr>
          <w:rFonts w:ascii="Arial" w:hAnsi="Arial"/>
        </w:rPr>
      </w:pPr>
      <w:r w:rsidRPr="006C0E6A">
        <w:rPr>
          <w:rFonts w:ascii="Arial" w:hAnsi="Arial"/>
        </w:rPr>
        <w:t>Vereador – PMDB</w:t>
      </w:r>
    </w:p>
    <w:p w:rsidR="00B2297F" w:rsidRDefault="00B2297F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  <w:sectPr w:rsidR="00B2297F" w:rsidSect="00B2297F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</w:p>
    <w:p w:rsidR="00B2297F" w:rsidRPr="002A7434" w:rsidRDefault="00B2297F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B2297F" w:rsidRPr="002A7434" w:rsidSect="00B2297F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097" w:rsidRDefault="00984097">
      <w:r>
        <w:separator/>
      </w:r>
    </w:p>
  </w:endnote>
  <w:endnote w:type="continuationSeparator" w:id="0">
    <w:p w:rsidR="00984097" w:rsidRDefault="00984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97F" w:rsidRDefault="00B2297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097" w:rsidRDefault="00984097">
      <w:r>
        <w:separator/>
      </w:r>
    </w:p>
  </w:footnote>
  <w:footnote w:type="continuationSeparator" w:id="0">
    <w:p w:rsidR="00984097" w:rsidRDefault="00984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97F" w:rsidRDefault="00B2297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297F" w:rsidRPr="00EB04D6" w:rsidRDefault="00B2297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B2297F" w:rsidRPr="00EB04D6" w:rsidRDefault="00B2297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297F" w:rsidRPr="00F73DA3" w:rsidRDefault="00B2297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2297F" w:rsidRPr="00F73DA3" w:rsidRDefault="00B2297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2297F" w:rsidRPr="00F73DA3" w:rsidRDefault="00B2297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2297F" w:rsidRPr="00F73DA3" w:rsidRDefault="00B2297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B314A"/>
    <w:rsid w:val="001F13C3"/>
    <w:rsid w:val="00204ED7"/>
    <w:rsid w:val="00253C82"/>
    <w:rsid w:val="002A7434"/>
    <w:rsid w:val="002B152C"/>
    <w:rsid w:val="002C4B2B"/>
    <w:rsid w:val="002D1F9A"/>
    <w:rsid w:val="002E4A6E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C0E6A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F15E8"/>
    <w:rsid w:val="009768E6"/>
    <w:rsid w:val="00984097"/>
    <w:rsid w:val="009A2ABD"/>
    <w:rsid w:val="009B207E"/>
    <w:rsid w:val="009B32F8"/>
    <w:rsid w:val="009D50D4"/>
    <w:rsid w:val="009E1F05"/>
    <w:rsid w:val="00A46B01"/>
    <w:rsid w:val="00A92CB9"/>
    <w:rsid w:val="00AC712C"/>
    <w:rsid w:val="00B2297F"/>
    <w:rsid w:val="00B9535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118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2015-06-02T12:30:00Z</dcterms:created>
  <dcterms:modified xsi:type="dcterms:W3CDTF">2015-06-02T15:36:00Z</dcterms:modified>
</cp:coreProperties>
</file>