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2B" w:rsidRPr="00BF791A" w:rsidRDefault="00B5402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1062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5402B" w:rsidRPr="00BF791A" w:rsidTr="002B152C">
        <w:tc>
          <w:tcPr>
            <w:tcW w:w="1030" w:type="dxa"/>
          </w:tcPr>
          <w:p w:rsidR="00B5402B" w:rsidRPr="00BF791A" w:rsidRDefault="00B5402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5402B" w:rsidRPr="00BF791A" w:rsidRDefault="00B5402B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Fátima Celeste Brito de Oliveira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5402B" w:rsidRPr="00BF791A" w:rsidRDefault="00B5402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5402B" w:rsidRDefault="00B5402B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</w:t>
      </w:r>
      <w:proofErr w:type="gramStart"/>
      <w:r w:rsidRPr="00BF791A">
        <w:rPr>
          <w:rFonts w:ascii="Arial" w:hAnsi="Arial" w:cs="Arial"/>
        </w:rPr>
        <w:t>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à servidora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FÁTIMA CELESTE BRITO</w:t>
      </w:r>
      <w:proofErr w:type="gramEnd"/>
      <w:r w:rsidRPr="002F76A5">
        <w:rPr>
          <w:rFonts w:ascii="Arial" w:hAnsi="Arial" w:cs="Arial"/>
          <w:noProof/>
        </w:rPr>
        <w:t xml:space="preserve"> DE OLIVEIRA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3970B6" w:rsidRDefault="003970B6" w:rsidP="003970B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B5402B" w:rsidRPr="00BF791A" w:rsidRDefault="00B5402B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5402B" w:rsidRPr="00BF791A" w:rsidRDefault="00B5402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402B" w:rsidRDefault="00B5402B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B5402B" w:rsidRDefault="00B5402B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402B" w:rsidRDefault="00B5402B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402B" w:rsidRDefault="00B5402B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402B" w:rsidRPr="006C0E6A" w:rsidRDefault="00B5402B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B5402B" w:rsidRPr="006C0E6A" w:rsidRDefault="00B5402B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B5402B" w:rsidRDefault="00B5402B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B5402B" w:rsidSect="00B5402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B5402B" w:rsidRPr="002A7434" w:rsidRDefault="00B5402B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B5402B" w:rsidRPr="002A7434" w:rsidSect="00B5402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0B" w:rsidRDefault="0002550B">
      <w:r>
        <w:separator/>
      </w:r>
    </w:p>
  </w:endnote>
  <w:endnote w:type="continuationSeparator" w:id="0">
    <w:p w:rsidR="0002550B" w:rsidRDefault="0002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02B" w:rsidRDefault="00B5402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0B" w:rsidRDefault="0002550B">
      <w:r>
        <w:separator/>
      </w:r>
    </w:p>
  </w:footnote>
  <w:footnote w:type="continuationSeparator" w:id="0">
    <w:p w:rsidR="0002550B" w:rsidRDefault="00025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02B" w:rsidRDefault="00B5402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02B" w:rsidRPr="00EB04D6" w:rsidRDefault="00B5402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5402B" w:rsidRPr="00EB04D6" w:rsidRDefault="00B5402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02B" w:rsidRPr="00F73DA3" w:rsidRDefault="00B5402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5402B" w:rsidRPr="00F73DA3" w:rsidRDefault="00B5402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5402B" w:rsidRPr="00F73DA3" w:rsidRDefault="00B5402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5402B" w:rsidRPr="00F73DA3" w:rsidRDefault="00B5402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550B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0B6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5402B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11AC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2015-06-02T12:30:00Z</dcterms:created>
  <dcterms:modified xsi:type="dcterms:W3CDTF">2015-06-02T15:37:00Z</dcterms:modified>
</cp:coreProperties>
</file>