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27C" w:rsidRPr="00BF791A" w:rsidRDefault="000F227C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2F76A5">
        <w:rPr>
          <w:rFonts w:ascii="Arial" w:hAnsi="Arial" w:cs="Arial"/>
          <w:b/>
          <w:caps/>
          <w:noProof/>
          <w:sz w:val="28"/>
          <w:szCs w:val="28"/>
        </w:rPr>
        <w:t>1063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0F227C" w:rsidRPr="00BF791A" w:rsidTr="002B152C">
        <w:tc>
          <w:tcPr>
            <w:tcW w:w="1030" w:type="dxa"/>
          </w:tcPr>
          <w:p w:rsidR="000F227C" w:rsidRPr="00BF791A" w:rsidRDefault="000F227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0F227C" w:rsidRPr="00BF791A" w:rsidRDefault="000F227C" w:rsidP="006C0E6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0E6A">
              <w:rPr>
                <w:rFonts w:ascii="Arial" w:hAnsi="Arial" w:cs="Arial"/>
                <w:sz w:val="20"/>
                <w:szCs w:val="20"/>
              </w:rPr>
              <w:t xml:space="preserve">Cumprimenta </w:t>
            </w:r>
            <w:r w:rsidRPr="002F76A5">
              <w:rPr>
                <w:rFonts w:ascii="Arial" w:hAnsi="Arial" w:cs="Arial"/>
                <w:caps/>
                <w:noProof/>
                <w:sz w:val="20"/>
                <w:szCs w:val="20"/>
              </w:rPr>
              <w:t>Arlete Fernandes Diniz</w:t>
            </w:r>
            <w:r w:rsidRPr="006C0E6A">
              <w:rPr>
                <w:rFonts w:ascii="Arial" w:hAnsi="Arial" w:cs="Arial"/>
                <w:sz w:val="20"/>
                <w:szCs w:val="20"/>
              </w:rPr>
              <w:t xml:space="preserve"> pelos relevantes serviços prestados à Municipalidade.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0F227C" w:rsidRPr="00BF791A" w:rsidRDefault="000F227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227C" w:rsidRDefault="000F227C" w:rsidP="006C0E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>
        <w:rPr>
          <w:rFonts w:ascii="Arial" w:hAnsi="Arial" w:cs="Arial"/>
        </w:rPr>
        <w:t xml:space="preserve"> </w:t>
      </w:r>
      <w:r w:rsidRPr="002F76A5">
        <w:rPr>
          <w:rFonts w:ascii="Arial" w:hAnsi="Arial" w:cs="Arial"/>
          <w:noProof/>
        </w:rPr>
        <w:t>à servidora</w:t>
      </w:r>
      <w:r>
        <w:rPr>
          <w:rFonts w:ascii="Arial" w:hAnsi="Arial" w:cs="Arial"/>
        </w:rPr>
        <w:t xml:space="preserve"> </w:t>
      </w:r>
      <w:r w:rsidRPr="002F76A5">
        <w:rPr>
          <w:rFonts w:ascii="Arial" w:hAnsi="Arial" w:cs="Arial"/>
          <w:noProof/>
        </w:rPr>
        <w:t>ARLETE FERNANDES DINIZ</w:t>
      </w:r>
      <w:r>
        <w:rPr>
          <w:rFonts w:ascii="Arial" w:hAnsi="Arial" w:cs="Arial"/>
        </w:rPr>
        <w:t xml:space="preserve"> </w:t>
      </w:r>
      <w:r w:rsidRPr="006C0E6A">
        <w:rPr>
          <w:rFonts w:ascii="Arial" w:hAnsi="Arial" w:cs="Arial"/>
        </w:rPr>
        <w:t>pelos relevantes serviços prestados à Municipalidade</w:t>
      </w:r>
      <w:r>
        <w:rPr>
          <w:rFonts w:ascii="Arial" w:hAnsi="Arial" w:cs="Arial"/>
        </w:rPr>
        <w:t>.</w:t>
      </w:r>
    </w:p>
    <w:p w:rsidR="00FA0CA7" w:rsidRDefault="00FA0CA7" w:rsidP="00FA0C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Neste ensejo em que se dá sua aposentadoria no serviço público, registramos nossos mais sinceros votos de felicidades na nova etapa de sua vida que ora se inicia.</w:t>
      </w:r>
    </w:p>
    <w:p w:rsidR="000F227C" w:rsidRPr="00BF791A" w:rsidRDefault="000F227C" w:rsidP="006C0E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227C" w:rsidRPr="00BF791A" w:rsidRDefault="000F227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227C" w:rsidRDefault="000F227C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de junho de 2015.</w:t>
      </w:r>
    </w:p>
    <w:p w:rsidR="000F227C" w:rsidRDefault="000F227C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227C" w:rsidRDefault="000F227C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227C" w:rsidRDefault="000F227C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227C" w:rsidRPr="006C0E6A" w:rsidRDefault="000F227C" w:rsidP="006C0E6A">
      <w:pPr>
        <w:jc w:val="center"/>
        <w:rPr>
          <w:rFonts w:ascii="Arial" w:hAnsi="Arial"/>
          <w:b/>
        </w:rPr>
      </w:pPr>
      <w:r w:rsidRPr="006C0E6A">
        <w:rPr>
          <w:rFonts w:ascii="Arial" w:hAnsi="Arial"/>
          <w:b/>
        </w:rPr>
        <w:t>EDINHO GUEDES</w:t>
      </w:r>
    </w:p>
    <w:p w:rsidR="000F227C" w:rsidRPr="006C0E6A" w:rsidRDefault="000F227C" w:rsidP="006C0E6A">
      <w:pPr>
        <w:jc w:val="center"/>
        <w:rPr>
          <w:rFonts w:ascii="Arial" w:hAnsi="Arial"/>
        </w:rPr>
      </w:pPr>
      <w:r w:rsidRPr="006C0E6A">
        <w:rPr>
          <w:rFonts w:ascii="Arial" w:hAnsi="Arial"/>
        </w:rPr>
        <w:t>Vereador – PMDB</w:t>
      </w:r>
    </w:p>
    <w:p w:rsidR="000F227C" w:rsidRDefault="000F227C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  <w:sectPr w:rsidR="000F227C" w:rsidSect="000F227C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</w:p>
    <w:p w:rsidR="000F227C" w:rsidRPr="002A7434" w:rsidRDefault="000F227C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0F227C" w:rsidRPr="002A7434" w:rsidSect="000F227C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54E" w:rsidRDefault="00FF754E">
      <w:r>
        <w:separator/>
      </w:r>
    </w:p>
  </w:endnote>
  <w:endnote w:type="continuationSeparator" w:id="0">
    <w:p w:rsidR="00FF754E" w:rsidRDefault="00FF7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27C" w:rsidRDefault="000F227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54E" w:rsidRDefault="00FF754E">
      <w:r>
        <w:separator/>
      </w:r>
    </w:p>
  </w:footnote>
  <w:footnote w:type="continuationSeparator" w:id="0">
    <w:p w:rsidR="00FF754E" w:rsidRDefault="00FF7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27C" w:rsidRDefault="000F227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227C" w:rsidRPr="00EB04D6" w:rsidRDefault="000F227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0F227C" w:rsidRPr="00EB04D6" w:rsidRDefault="000F227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227C" w:rsidRPr="00F73DA3" w:rsidRDefault="000F227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F227C" w:rsidRPr="00F73DA3" w:rsidRDefault="000F227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0F227C" w:rsidRPr="00F73DA3" w:rsidRDefault="000F227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F227C" w:rsidRPr="00F73DA3" w:rsidRDefault="000F227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227C"/>
    <w:rsid w:val="0014591F"/>
    <w:rsid w:val="00172E81"/>
    <w:rsid w:val="00181CD2"/>
    <w:rsid w:val="001B314A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C0E6A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F15E8"/>
    <w:rsid w:val="00952E47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0CA7"/>
    <w:rsid w:val="00FA3CFC"/>
    <w:rsid w:val="00FE28F8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8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120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2015-06-02T12:31:00Z</dcterms:created>
  <dcterms:modified xsi:type="dcterms:W3CDTF">2015-06-02T15:37:00Z</dcterms:modified>
</cp:coreProperties>
</file>