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FED" w:rsidRPr="00943D22" w:rsidRDefault="002E0FED" w:rsidP="00943D2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napToGrid w:val="0"/>
        <w:spacing w:before="240" w:after="240" w:line="312" w:lineRule="auto"/>
        <w:ind w:left="425" w:right="-284" w:hanging="425"/>
        <w:jc w:val="both"/>
        <w:rPr>
          <w:rFonts w:ascii="Arial" w:hAnsi="Arial" w:cs="Arial"/>
          <w:color w:val="000000"/>
        </w:rPr>
      </w:pPr>
      <w:r w:rsidRPr="00943D22">
        <w:rPr>
          <w:rFonts w:ascii="Arial" w:hAnsi="Arial" w:cs="Arial"/>
          <w:b/>
          <w:color w:val="000000"/>
        </w:rPr>
        <w:t>BAIRRO DO REMÉDIO: ILUMINAÇÃO PÚBLICA NA ESTRADA DOS ROMEIROS SERVIDÃO, EM TODA A SUA EXTENSÃO.</w:t>
      </w:r>
      <w:r w:rsidRPr="00943D22">
        <w:rPr>
          <w:rFonts w:ascii="Arial" w:hAnsi="Arial" w:cs="Arial"/>
          <w:color w:val="000000"/>
        </w:rPr>
        <w:t xml:space="preserve"> Trata-se de pedido dos Srs. Adeilton Vieira de Oliveira e Renato de Matos Moreira, da Sra. Ester Jaques e dos demais proprietários de chácaras, por intermédio deste Vereador. Na referida estrada há aproximadamente 40 moradores, a maioria dos quais saem para o trabalho pela manhã e retornam para suas residências quando já é noite, percorrendo assim uma longa distância às escuras. Como há várias chácaras sem moradores nessa localidade, os moradores ficam à mercê de ataques de pessoas mal-intencionadas. Saliento que há estudantes, inclusive crianças, que descem do ônibus escolar na Estrada dos Romeiros Servidão e caminham por todo aquele trecho à noite. No referido trecho já existe a rede elétrica, faltando somente </w:t>
      </w:r>
      <w:proofErr w:type="gramStart"/>
      <w:r w:rsidRPr="00943D22">
        <w:rPr>
          <w:rFonts w:ascii="Arial" w:hAnsi="Arial" w:cs="Arial"/>
          <w:color w:val="000000"/>
        </w:rPr>
        <w:t>a</w:t>
      </w:r>
      <w:proofErr w:type="gramEnd"/>
      <w:r w:rsidRPr="00943D22">
        <w:rPr>
          <w:rFonts w:ascii="Arial" w:hAnsi="Arial" w:cs="Arial"/>
          <w:color w:val="000000"/>
        </w:rPr>
        <w:t xml:space="preserve"> instalação de braços luminares e lâmpadas.</w:t>
      </w:r>
    </w:p>
    <w:p w:rsidR="002E0FED" w:rsidRPr="00943D22" w:rsidRDefault="002E0FED" w:rsidP="00943D2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napToGrid w:val="0"/>
        <w:spacing w:before="240" w:after="240" w:line="312" w:lineRule="auto"/>
        <w:ind w:left="425" w:right="-284" w:hanging="425"/>
        <w:jc w:val="both"/>
        <w:rPr>
          <w:rFonts w:ascii="Arial" w:hAnsi="Arial" w:cs="Arial"/>
          <w:color w:val="000000"/>
        </w:rPr>
      </w:pPr>
      <w:r w:rsidRPr="00943D22">
        <w:rPr>
          <w:rFonts w:ascii="Arial" w:hAnsi="Arial" w:cs="Arial"/>
          <w:b/>
          <w:color w:val="000000"/>
        </w:rPr>
        <w:t xml:space="preserve">BAIRRO DO REMÉDIO: ILUMINAÇÃO PÚBLICA NA ESTRADA EDSON LOECHE DE FREITAS, EM TODA A SUA EXTENSÃO. </w:t>
      </w:r>
      <w:r w:rsidRPr="00D73E76">
        <w:rPr>
          <w:rFonts w:ascii="Arial" w:hAnsi="Arial" w:cs="Arial"/>
          <w:color w:val="000000"/>
        </w:rPr>
        <w:t>Trata-se</w:t>
      </w:r>
      <w:r w:rsidRPr="00943D22">
        <w:rPr>
          <w:rFonts w:ascii="Arial" w:hAnsi="Arial" w:cs="Arial"/>
          <w:color w:val="000000"/>
        </w:rPr>
        <w:t xml:space="preserve"> de pedido dos Srs. Adeilton Vieira de Oliveira e Renato de Matos Moreira, da Sra. Ester Jaques e dos demais proprietários de chácaras, por intermédio deste Vereador. Trata-se de uma estrada de grande relevância para os moradores da Estrada dos Romeiros Servidão, </w:t>
      </w:r>
      <w:proofErr w:type="spellStart"/>
      <w:r w:rsidRPr="00943D22">
        <w:rPr>
          <w:rFonts w:ascii="Arial" w:hAnsi="Arial" w:cs="Arial"/>
          <w:color w:val="000000"/>
        </w:rPr>
        <w:t>Lin</w:t>
      </w:r>
      <w:proofErr w:type="spellEnd"/>
      <w:r w:rsidRPr="00943D22">
        <w:rPr>
          <w:rFonts w:ascii="Arial" w:hAnsi="Arial" w:cs="Arial"/>
          <w:color w:val="000000"/>
        </w:rPr>
        <w:t>-Chin e para os demais transeuntes. Como há</w:t>
      </w:r>
      <w:bookmarkStart w:id="0" w:name="_GoBack"/>
      <w:bookmarkEnd w:id="0"/>
      <w:r w:rsidRPr="00943D22">
        <w:rPr>
          <w:rFonts w:ascii="Arial" w:hAnsi="Arial" w:cs="Arial"/>
          <w:color w:val="000000"/>
        </w:rPr>
        <w:t xml:space="preserve"> várias chácaras sem moradores nessa região, os munícipes ficam à mercê de ataques de pessoas mal-intencionadas. Saliento que no referido trecho já existe a rede elétrica, faltando somente </w:t>
      </w:r>
      <w:proofErr w:type="gramStart"/>
      <w:r w:rsidRPr="00943D22">
        <w:rPr>
          <w:rFonts w:ascii="Arial" w:hAnsi="Arial" w:cs="Arial"/>
          <w:color w:val="000000"/>
        </w:rPr>
        <w:t>a</w:t>
      </w:r>
      <w:proofErr w:type="gramEnd"/>
      <w:r w:rsidRPr="00943D22">
        <w:rPr>
          <w:rFonts w:ascii="Arial" w:hAnsi="Arial" w:cs="Arial"/>
          <w:color w:val="000000"/>
        </w:rPr>
        <w:t xml:space="preserve"> instalação de braços luminares e lâmpadas.</w:t>
      </w:r>
    </w:p>
    <w:p w:rsidR="002E0FED" w:rsidRPr="00943D22" w:rsidRDefault="002E0FED" w:rsidP="00943D2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napToGrid w:val="0"/>
        <w:spacing w:before="240" w:after="240" w:line="312" w:lineRule="auto"/>
        <w:ind w:left="425" w:right="-284" w:hanging="425"/>
        <w:jc w:val="both"/>
        <w:rPr>
          <w:rFonts w:ascii="Arial" w:hAnsi="Arial" w:cs="Arial"/>
          <w:color w:val="000000"/>
        </w:rPr>
      </w:pPr>
      <w:r w:rsidRPr="00943D22">
        <w:rPr>
          <w:rFonts w:ascii="Arial" w:hAnsi="Arial" w:cs="Arial"/>
          <w:b/>
          <w:color w:val="000000"/>
        </w:rPr>
        <w:t>BAIRRO DO REMÉDIO: TROCA DE LÂMPADAS NA ESTRADA LIN-CHIN, EM TODA A SUA EXTENSÃO.</w:t>
      </w:r>
      <w:r w:rsidRPr="00943D22">
        <w:rPr>
          <w:rFonts w:ascii="Arial" w:hAnsi="Arial" w:cs="Arial"/>
          <w:color w:val="000000"/>
        </w:rPr>
        <w:t xml:space="preserve"> Trata-se de pedido dos moradores e dos demais proprietários de chácaras, por intermédio deste Vereador. Trata-se de uma estrada de grande relevância para os moradores do bairro. A estrada está com diversas lâmpadas queimadas, o que causa preocupação para os moradores e transeuntes, pois se trata de uma região constituída por chácaras e bastante arborizada, ficando a segurança dos moradores comprometida na imensa escuridão, pois </w:t>
      </w:r>
      <w:proofErr w:type="gramStart"/>
      <w:r w:rsidRPr="00943D22">
        <w:rPr>
          <w:rFonts w:ascii="Arial" w:hAnsi="Arial" w:cs="Arial"/>
          <w:color w:val="000000"/>
        </w:rPr>
        <w:t>ficam</w:t>
      </w:r>
      <w:proofErr w:type="gramEnd"/>
      <w:r w:rsidRPr="00943D22">
        <w:rPr>
          <w:rFonts w:ascii="Arial" w:hAnsi="Arial" w:cs="Arial"/>
          <w:color w:val="000000"/>
        </w:rPr>
        <w:t xml:space="preserve"> à mercê de situações difíceis, pela grande a dificuldade de perceber se alguém está ao redor. Saliento ainda que, segundo os moradores, já ocorreram diversos casos de assalto nessas imediações, sendo necessária a troca das lâmpadas que estão queimadas para poder obter um pouco mais de segurança.                                                             </w:t>
      </w:r>
    </w:p>
    <w:p w:rsidR="002E0FED" w:rsidRPr="00943D22" w:rsidRDefault="002E0FED" w:rsidP="00943D2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napToGrid w:val="0"/>
        <w:spacing w:before="240" w:after="240" w:line="312" w:lineRule="auto"/>
        <w:ind w:left="425" w:right="-284" w:hanging="425"/>
        <w:jc w:val="both"/>
        <w:rPr>
          <w:rFonts w:ascii="Arial" w:hAnsi="Arial" w:cs="Arial"/>
          <w:color w:val="000000"/>
        </w:rPr>
      </w:pPr>
      <w:r w:rsidRPr="00943D22">
        <w:rPr>
          <w:rFonts w:ascii="Arial" w:hAnsi="Arial" w:cs="Arial"/>
          <w:b/>
          <w:color w:val="000000"/>
        </w:rPr>
        <w:lastRenderedPageBreak/>
        <w:t>JARDIM PANORAMA: CALHA PARA ESCOAMENTO DE ÁGUAS PLUVIAIS NA RUA PANORAMA, ESQUINA COM A RUA BOM RECANTO.</w:t>
      </w:r>
      <w:r w:rsidRPr="00943D22">
        <w:rPr>
          <w:rFonts w:ascii="Arial" w:hAnsi="Arial" w:cs="Arial"/>
          <w:color w:val="000000"/>
        </w:rPr>
        <w:t xml:space="preserve"> Trata-se de pedido dos seguintes munícipes: Ana Maria, Patrícia Pereira de Souza, Marta Donato, Jovelina Chaves Santos, </w:t>
      </w:r>
      <w:proofErr w:type="spellStart"/>
      <w:r w:rsidRPr="00943D22">
        <w:rPr>
          <w:rFonts w:ascii="Arial" w:hAnsi="Arial" w:cs="Arial"/>
          <w:color w:val="000000"/>
        </w:rPr>
        <w:t>Luzineide</w:t>
      </w:r>
      <w:proofErr w:type="spellEnd"/>
      <w:r w:rsidRPr="00943D22">
        <w:rPr>
          <w:rFonts w:ascii="Arial" w:hAnsi="Arial" w:cs="Arial"/>
          <w:color w:val="000000"/>
        </w:rPr>
        <w:t xml:space="preserve"> Chaves Santos, Cristiane Alves Siqueira, Isael Alves Pereira, </w:t>
      </w:r>
      <w:proofErr w:type="spellStart"/>
      <w:r w:rsidRPr="00943D22">
        <w:rPr>
          <w:rFonts w:ascii="Arial" w:hAnsi="Arial" w:cs="Arial"/>
          <w:color w:val="000000"/>
        </w:rPr>
        <w:t>Adélcio</w:t>
      </w:r>
      <w:proofErr w:type="spellEnd"/>
      <w:r w:rsidRPr="00943D22">
        <w:rPr>
          <w:rFonts w:ascii="Arial" w:hAnsi="Arial" w:cs="Arial"/>
          <w:color w:val="000000"/>
        </w:rPr>
        <w:t xml:space="preserve"> Eduardo do Prado Gonçalo, </w:t>
      </w:r>
      <w:proofErr w:type="spellStart"/>
      <w:r w:rsidRPr="00943D22">
        <w:rPr>
          <w:rFonts w:ascii="Arial" w:hAnsi="Arial" w:cs="Arial"/>
          <w:color w:val="000000"/>
        </w:rPr>
        <w:t>Zezito</w:t>
      </w:r>
      <w:proofErr w:type="spellEnd"/>
      <w:r w:rsidRPr="00943D22">
        <w:rPr>
          <w:rFonts w:ascii="Arial" w:hAnsi="Arial" w:cs="Arial"/>
          <w:color w:val="000000"/>
        </w:rPr>
        <w:t xml:space="preserve"> Alves Siqueira, Davi José Santos, Valdir Gonçalves de Souza, Ricardo Gomes da Silva e Nilson de Oliveira dos Santos por intermédio deste Vereador. Os moradores da Rua Bom Recanto estão sempre em desvantagem em relação aos demais moradores do bairro. Como a rua não é pavimentada, o motonivelamento e o cascalhamento não resolvem o problema dos desbarrancamentos causados pela chuva. Assim, é grande a necessidade da construção da calha para escoamento da água</w:t>
      </w:r>
      <w:proofErr w:type="gramStart"/>
      <w:r w:rsidRPr="00943D22">
        <w:rPr>
          <w:rFonts w:ascii="Arial" w:hAnsi="Arial" w:cs="Arial"/>
          <w:color w:val="000000"/>
        </w:rPr>
        <w:t xml:space="preserve"> pois</w:t>
      </w:r>
      <w:proofErr w:type="gramEnd"/>
      <w:r w:rsidRPr="00943D22">
        <w:rPr>
          <w:rFonts w:ascii="Arial" w:hAnsi="Arial" w:cs="Arial"/>
          <w:color w:val="000000"/>
        </w:rPr>
        <w:t>, enquanto os moradores da Rua Bom Recanto aguardam otimistas pela pavimentação definitiva, não continuarão sofrendo com o grande volume de água que escorre pela rua, e que impede os moradores de transitar com seus veículos.</w:t>
      </w:r>
    </w:p>
    <w:p w:rsidR="002E0FED" w:rsidRPr="00943D22" w:rsidRDefault="002E0FED" w:rsidP="00943D2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napToGrid w:val="0"/>
        <w:spacing w:before="240" w:after="240" w:line="312" w:lineRule="auto"/>
        <w:ind w:left="425" w:right="-284" w:hanging="425"/>
        <w:jc w:val="both"/>
        <w:rPr>
          <w:rFonts w:ascii="Arial" w:hAnsi="Arial" w:cs="Arial"/>
          <w:color w:val="000000"/>
        </w:rPr>
      </w:pPr>
      <w:r w:rsidRPr="00943D22">
        <w:rPr>
          <w:rFonts w:ascii="Arial" w:hAnsi="Arial" w:cs="Arial"/>
          <w:b/>
          <w:color w:val="000000"/>
        </w:rPr>
        <w:t>BAIRRO DO RIO ABAIXO: RECAPEAMENTO NO ASFALTO DA ROTATÓRIA LOCALIZADA NO FINAL DA AV. PRES. HUMBERTO A. CASTELO BRANCO, EM FRENTE O Nº 2.900, NA SAÍDA 162 DA ROD. PRESIDENTE DUTRA.</w:t>
      </w:r>
      <w:r w:rsidRPr="00943D22">
        <w:rPr>
          <w:rFonts w:ascii="Arial" w:hAnsi="Arial" w:cs="Arial"/>
          <w:color w:val="000000"/>
        </w:rPr>
        <w:t xml:space="preserve"> Trata-se de pedido dos condutores de veículos que trafegam por esse local diariamente, por intermédio deste Vereador. O asfalto nesse local está bastante danificado, o que dificulta o dia-dia dos motoristas, motociclistas, ciclistas e pedestres. Saliento que o local, nas condições em que está, oferece um alto risco de acidentes, pois não há acostamento e, quando os condutores de veículos desviam dos buracos, oferecem perigo de atropelamento de ciclistas e pedestres. Em razão disso os solicitantes pedem em caráter de urgência essa manutenção.</w:t>
      </w:r>
    </w:p>
    <w:p w:rsidR="00943D22" w:rsidRDefault="002E0FED" w:rsidP="00943D2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napToGrid w:val="0"/>
        <w:spacing w:before="240" w:after="240" w:line="312" w:lineRule="auto"/>
        <w:ind w:left="425" w:right="-284" w:hanging="425"/>
        <w:jc w:val="both"/>
        <w:rPr>
          <w:rFonts w:ascii="Arial" w:hAnsi="Arial" w:cs="Arial"/>
          <w:color w:val="000000"/>
        </w:rPr>
      </w:pPr>
      <w:r w:rsidRPr="00943D22">
        <w:rPr>
          <w:rFonts w:ascii="Arial" w:hAnsi="Arial" w:cs="Arial"/>
          <w:b/>
          <w:color w:val="000000"/>
        </w:rPr>
        <w:t>JARDIM SIESTA: NIVELAMENTO DA CALÇADA NO ENTORNO DO PONTO DE ÔNIBUS EM FRENTE AO SUPERMERCADO ALVORADA, NO Nº 233 DA NA AV. PRESIDENTE HUMBERTO A. CASTELO BRANCO.</w:t>
      </w:r>
      <w:r w:rsidRPr="00943D22">
        <w:rPr>
          <w:rFonts w:ascii="Arial" w:hAnsi="Arial" w:cs="Arial"/>
          <w:color w:val="000000"/>
        </w:rPr>
        <w:t xml:space="preserve"> Trata-se de pedido dos usuários de ônibus e dos pedestres que por ali transitam diariamente, por intermédio deste Vereador. Os solicitantes pedem o nivelamento da calçada pelo fato da mesma estar desnivelada. Saliento que tal desnivelamento coloca em risco a segurança de todos que circulam pelo local, principalmente crianças e idosos. </w:t>
      </w:r>
    </w:p>
    <w:p w:rsidR="002E0FED" w:rsidRPr="00943D22" w:rsidRDefault="002E0FED" w:rsidP="00943D22">
      <w:pPr>
        <w:widowControl w:val="0"/>
        <w:tabs>
          <w:tab w:val="left" w:pos="-4200"/>
        </w:tabs>
        <w:autoSpaceDE w:val="0"/>
        <w:autoSpaceDN w:val="0"/>
        <w:adjustRightInd w:val="0"/>
        <w:snapToGrid w:val="0"/>
        <w:spacing w:before="240" w:after="240" w:line="312" w:lineRule="auto"/>
        <w:ind w:left="425" w:right="-284"/>
        <w:jc w:val="both"/>
        <w:rPr>
          <w:rFonts w:ascii="Arial" w:hAnsi="Arial" w:cs="Arial"/>
          <w:color w:val="000000"/>
        </w:rPr>
      </w:pPr>
      <w:r w:rsidRPr="00943D22">
        <w:rPr>
          <w:rFonts w:ascii="Arial" w:hAnsi="Arial" w:cs="Arial"/>
          <w:color w:val="000000"/>
        </w:rPr>
        <w:t xml:space="preserve">                                                               </w:t>
      </w:r>
    </w:p>
    <w:p w:rsidR="002E0FED" w:rsidRPr="00943D22" w:rsidRDefault="002E0FED" w:rsidP="00943D2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napToGrid w:val="0"/>
        <w:spacing w:before="240" w:after="240" w:line="312" w:lineRule="auto"/>
        <w:ind w:left="425" w:right="-284" w:hanging="425"/>
        <w:jc w:val="both"/>
        <w:rPr>
          <w:rFonts w:ascii="Arial" w:hAnsi="Arial" w:cs="Arial"/>
          <w:color w:val="000000"/>
        </w:rPr>
      </w:pPr>
      <w:r w:rsidRPr="00943D22">
        <w:rPr>
          <w:rFonts w:ascii="Arial" w:hAnsi="Arial" w:cs="Arial"/>
          <w:b/>
          <w:color w:val="000000"/>
        </w:rPr>
        <w:lastRenderedPageBreak/>
        <w:t>JARDIM JACINTO: CAPINA E LIMPEZA NA MARGEM DA RUA PADRE EUGÊNIO.</w:t>
      </w:r>
      <w:r w:rsidRPr="00943D22">
        <w:rPr>
          <w:rFonts w:ascii="Arial" w:hAnsi="Arial" w:cs="Arial"/>
          <w:color w:val="000000"/>
        </w:rPr>
        <w:t xml:space="preserve"> Trata-se de pedido dos moradores da referida rua por intermédio deste Vereador. O mato alto está tomando por completa a calçada, impossibilitando a passagem dos pedestres que utilizam o local. Desta forma, as pessoas (inclusive mães com carrinhos de bebê) são obrigadas a trafegarem pela própria rua, se expondo ao perigo de serem atropeladas pelos veículos que ali transitam em alta velocidade.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2E0FED">
        <w:rPr>
          <w:rFonts w:ascii="Arial" w:hAnsi="Arial" w:cs="Arial"/>
          <w:b/>
          <w:caps/>
          <w:color w:val="000000"/>
          <w:sz w:val="18"/>
          <w:szCs w:val="18"/>
        </w:rPr>
        <w:t>03/06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542" w:rsidRDefault="00647542">
      <w:r>
        <w:separator/>
      </w:r>
    </w:p>
  </w:endnote>
  <w:endnote w:type="continuationSeparator" w:id="0">
    <w:p w:rsidR="00647542" w:rsidRDefault="0064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134D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</w:t>
    </w:r>
    <w:r w:rsidR="001134D2">
      <w:rPr>
        <w:rFonts w:ascii="Arial" w:hAnsi="Arial" w:cs="Arial"/>
        <w:sz w:val="20"/>
        <w:szCs w:val="20"/>
      </w:rPr>
      <w:t>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542" w:rsidRDefault="00647542">
      <w:r>
        <w:separator/>
      </w:r>
    </w:p>
  </w:footnote>
  <w:footnote w:type="continuationSeparator" w:id="0">
    <w:p w:rsidR="00647542" w:rsidRDefault="00647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8B8443" wp14:editId="645DF027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D30501" wp14:editId="74739C0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1234A564" wp14:editId="08B99B4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2E0FED">
      <w:rPr>
        <w:rFonts w:ascii="Arial Black" w:hAnsi="Arial Black" w:cs="Arial"/>
        <w:b/>
        <w:sz w:val="28"/>
        <w:szCs w:val="28"/>
      </w:rPr>
      <w:t>1092</w:t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t>/201</w:t>
    </w:r>
    <w:r w:rsidR="00A534C7" w:rsidRPr="00764B24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2E0FED">
      <w:rPr>
        <w:rFonts w:ascii="Arial Black" w:hAnsi="Arial Black" w:cs="Arial"/>
        <w:b/>
        <w:sz w:val="28"/>
        <w:szCs w:val="28"/>
      </w:rPr>
      <w:t>03/06</w:t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t>/201</w:t>
    </w:r>
    <w:r w:rsidR="002C6191" w:rsidRPr="00764B24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D73E76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D73E76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EAF6A23C"/>
    <w:lvl w:ilvl="0" w:tplc="69D8015E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071F4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58D2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E0FED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47542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4B24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B2584"/>
    <w:rsid w:val="008F1DDF"/>
    <w:rsid w:val="00912A0A"/>
    <w:rsid w:val="00915737"/>
    <w:rsid w:val="009204DA"/>
    <w:rsid w:val="009404F4"/>
    <w:rsid w:val="00943D22"/>
    <w:rsid w:val="009627D7"/>
    <w:rsid w:val="009B6D6A"/>
    <w:rsid w:val="009C3466"/>
    <w:rsid w:val="009C4F52"/>
    <w:rsid w:val="009D2C49"/>
    <w:rsid w:val="009D7F53"/>
    <w:rsid w:val="009E1BF6"/>
    <w:rsid w:val="00A534C7"/>
    <w:rsid w:val="00A6104B"/>
    <w:rsid w:val="00A75F12"/>
    <w:rsid w:val="00A7693A"/>
    <w:rsid w:val="00A8785F"/>
    <w:rsid w:val="00A91F95"/>
    <w:rsid w:val="00A95D1C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3E76"/>
    <w:rsid w:val="00D749B6"/>
    <w:rsid w:val="00D84295"/>
    <w:rsid w:val="00DA4075"/>
    <w:rsid w:val="00DA7783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16</TotalTime>
  <Pages>3</Pages>
  <Words>821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5245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2015-06-02T18:38:00Z</cp:lastPrinted>
  <dcterms:created xsi:type="dcterms:W3CDTF">2015-06-02T18:36:00Z</dcterms:created>
  <dcterms:modified xsi:type="dcterms:W3CDTF">2015-06-02T18:51:00Z</dcterms:modified>
</cp:coreProperties>
</file>