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A1E">
        <w:rPr>
          <w:rFonts w:ascii="Arial" w:hAnsi="Arial" w:cs="Arial"/>
          <w:b/>
          <w:caps/>
          <w:sz w:val="28"/>
          <w:szCs w:val="28"/>
        </w:rPr>
        <w:t>1103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B0A1E" w:rsidP="0075437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A1E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RC 06.01 São José dos Campos, solicitando estudos técnicos e providências para a redução do limite de velocidade de 50 km/h para 40 km/h no radar instalado na Rodovia Geraldo Scavone, nas proximidades da rotatória que dá acesso ao Jardim Califórnia e ao Parque Califórnia,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54376" w:rsidRDefault="00691CF5" w:rsidP="007543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B0A1E">
        <w:rPr>
          <w:rFonts w:ascii="Arial" w:hAnsi="Arial" w:cs="Arial"/>
        </w:rPr>
        <w:t>a</w:t>
      </w:r>
      <w:r w:rsidR="00DB0A1E" w:rsidRPr="00DB0A1E">
        <w:rPr>
          <w:rFonts w:ascii="Arial" w:hAnsi="Arial" w:cs="Arial"/>
        </w:rPr>
        <w:t>o DER - Departamento de Estradas de Rodagem do Estado de São Paulo, RC 06.01</w:t>
      </w:r>
      <w:r w:rsidR="00DB0A1E">
        <w:rPr>
          <w:rFonts w:ascii="Arial" w:hAnsi="Arial" w:cs="Arial"/>
        </w:rPr>
        <w:t xml:space="preserve"> - </w:t>
      </w:r>
      <w:r w:rsidR="00DB0A1E" w:rsidRPr="00DB0A1E">
        <w:rPr>
          <w:rFonts w:ascii="Arial" w:hAnsi="Arial" w:cs="Arial"/>
        </w:rPr>
        <w:t>São José dos Campos, solicitando estudos técnicos e providências para a redução do limite de velocidade de 50 km/h para 40 km/h no radar instalado na Rodovia Geraldo Scavone, nas proximidades da rotatória que dá acesso ao Jardim Califórnia e ao Parque Califórnia, neste Município.</w:t>
      </w:r>
      <w:r w:rsidR="00DB0A1E">
        <w:rPr>
          <w:rFonts w:ascii="Arial" w:hAnsi="Arial" w:cs="Arial"/>
        </w:rPr>
        <w:t xml:space="preserve"> </w:t>
      </w:r>
    </w:p>
    <w:p w:rsidR="00691CF5" w:rsidRPr="00691CF5" w:rsidRDefault="00754376" w:rsidP="007543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parte dos pedestres que transitam pelo local</w:t>
      </w:r>
      <w:r w:rsidR="00734BE0">
        <w:rPr>
          <w:rFonts w:ascii="Arial" w:hAnsi="Arial" w:cs="Arial"/>
        </w:rPr>
        <w:t>, que enfrentam dificuldades para atravessar a rodovia</w:t>
      </w:r>
      <w:r>
        <w:rPr>
          <w:rFonts w:ascii="Arial" w:hAnsi="Arial" w:cs="Arial"/>
        </w:rPr>
        <w:t xml:space="preserve">, tendo em vista que foi removida recentemente uma lombada que ali existia e que exercia a importante função de reduzir a velocidade dos veículos, facilitando </w:t>
      </w:r>
      <w:bookmarkStart w:id="0" w:name="_GoBack"/>
      <w:bookmarkEnd w:id="0"/>
      <w:r>
        <w:rPr>
          <w:rFonts w:ascii="Arial" w:hAnsi="Arial" w:cs="Arial"/>
        </w:rPr>
        <w:t>a travessia.</w:t>
      </w:r>
    </w:p>
    <w:p w:rsidR="00691CF5" w:rsidRPr="00691CF5" w:rsidRDefault="00691CF5" w:rsidP="0075437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DB0A1E">
        <w:rPr>
          <w:rFonts w:ascii="Arial" w:hAnsi="Arial" w:cs="Arial"/>
        </w:rPr>
        <w:t>do</w:t>
      </w:r>
      <w:r w:rsidRPr="00691CF5">
        <w:rPr>
          <w:rFonts w:ascii="Arial" w:hAnsi="Arial" w:cs="Arial"/>
        </w:rPr>
        <w:t xml:space="preserve"> </w:t>
      </w:r>
      <w:r w:rsidR="00DB0A1E" w:rsidRPr="00DB0A1E">
        <w:rPr>
          <w:rFonts w:ascii="Arial" w:hAnsi="Arial" w:cs="Arial"/>
        </w:rPr>
        <w:t>DER - Departamento de Estradas de Rodagem do Estado de São Paulo</w:t>
      </w:r>
      <w:r w:rsidR="00DB0A1E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B0A1E">
        <w:rPr>
          <w:rFonts w:ascii="Arial" w:hAnsi="Arial" w:cs="Arial"/>
        </w:rPr>
        <w:t>10 de junho de 2015.</w:t>
      </w:r>
    </w:p>
    <w:p w:rsidR="00DB0A1E" w:rsidRDefault="00DB0A1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A1E" w:rsidRDefault="00DB0A1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A1E" w:rsidRDefault="00DB0A1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A1E" w:rsidRPr="00DB0A1E" w:rsidRDefault="00DB0A1E" w:rsidP="00DB0A1E">
      <w:pPr>
        <w:jc w:val="center"/>
        <w:rPr>
          <w:rFonts w:ascii="Arial" w:hAnsi="Arial"/>
          <w:b/>
        </w:rPr>
      </w:pPr>
      <w:r w:rsidRPr="00DB0A1E">
        <w:rPr>
          <w:rFonts w:ascii="Arial" w:hAnsi="Arial"/>
          <w:b/>
        </w:rPr>
        <w:t>EDGARD SASAKI</w:t>
      </w:r>
    </w:p>
    <w:p w:rsidR="00DB0A1E" w:rsidRPr="00DB0A1E" w:rsidRDefault="00DB0A1E" w:rsidP="00DB0A1E">
      <w:pPr>
        <w:jc w:val="center"/>
        <w:rPr>
          <w:rFonts w:ascii="Arial" w:hAnsi="Arial"/>
        </w:rPr>
      </w:pPr>
      <w:r w:rsidRPr="00DB0A1E">
        <w:rPr>
          <w:rFonts w:ascii="Arial" w:hAnsi="Arial"/>
        </w:rPr>
        <w:t>Vereador – DEM</w:t>
      </w:r>
    </w:p>
    <w:sectPr w:rsidR="00DB0A1E" w:rsidRPr="00DB0A1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C0" w:rsidRDefault="006573C0">
      <w:r>
        <w:separator/>
      </w:r>
    </w:p>
  </w:endnote>
  <w:endnote w:type="continuationSeparator" w:id="0">
    <w:p w:rsidR="006573C0" w:rsidRDefault="0065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C0" w:rsidRDefault="006573C0">
      <w:r>
        <w:separator/>
      </w:r>
    </w:p>
  </w:footnote>
  <w:footnote w:type="continuationSeparator" w:id="0">
    <w:p w:rsidR="006573C0" w:rsidRDefault="00657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573C0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34BE0"/>
    <w:rsid w:val="00754376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0A1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2015-06-08T13:20:00Z</dcterms:created>
  <dcterms:modified xsi:type="dcterms:W3CDTF">2015-06-08T13:20:00Z</dcterms:modified>
</cp:coreProperties>
</file>